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7276CE" w14:textId="77777777"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234F0044" wp14:editId="28CA05F9">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02162FEA" w14:textId="41CC9106"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sidR="007E256B">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4F0044"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02162FEA" w14:textId="41CC9106"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sidR="007E256B">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6953F00E" wp14:editId="542D37AE">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65BDEBF2" wp14:editId="421185AB">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3C44A5F6" w14:textId="77777777" w:rsidR="00F53D08" w:rsidRPr="00F53D08" w:rsidRDefault="00F53D08" w:rsidP="00F53D08">
      <w:pPr>
        <w:rPr>
          <w:rtl/>
        </w:rPr>
      </w:pPr>
    </w:p>
    <w:p w14:paraId="309FA223" w14:textId="77777777"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3541DA65" wp14:editId="3A643666">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771BF566" w14:textId="77777777" w:rsidR="00F53D08" w:rsidRPr="00F53D08" w:rsidRDefault="00F53D08" w:rsidP="00F53D08">
      <w:pPr>
        <w:rPr>
          <w:rtl/>
        </w:rPr>
      </w:pPr>
    </w:p>
    <w:p w14:paraId="06A23E59" w14:textId="77777777" w:rsidR="00F53D08" w:rsidRPr="00F53D08" w:rsidRDefault="00F53D08" w:rsidP="00F53D08">
      <w:pPr>
        <w:rPr>
          <w:rtl/>
        </w:rPr>
      </w:pPr>
    </w:p>
    <w:p w14:paraId="193E8C37" w14:textId="77777777" w:rsidR="00F53D08" w:rsidRPr="00F53D08" w:rsidRDefault="002771A2" w:rsidP="00F53D08">
      <w:pPr>
        <w:rPr>
          <w:rtl/>
        </w:rPr>
      </w:pPr>
      <w:r>
        <w:rPr>
          <w:noProof/>
        </w:rPr>
        <mc:AlternateContent>
          <mc:Choice Requires="wps">
            <w:drawing>
              <wp:anchor distT="0" distB="0" distL="114300" distR="114300" simplePos="0" relativeHeight="252801024" behindDoc="0" locked="0" layoutInCell="1" allowOverlap="1" wp14:anchorId="3187BB80" wp14:editId="3F30EC2D">
                <wp:simplePos x="0" y="0"/>
                <wp:positionH relativeFrom="column">
                  <wp:posOffset>584200</wp:posOffset>
                </wp:positionH>
                <wp:positionV relativeFrom="paragraph">
                  <wp:posOffset>294005</wp:posOffset>
                </wp:positionV>
                <wp:extent cx="4478020" cy="97790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4478020" cy="977900"/>
                        </a:xfrm>
                        <a:prstGeom prst="rect">
                          <a:avLst/>
                        </a:prstGeom>
                        <a:noFill/>
                        <a:ln w="6350">
                          <a:noFill/>
                        </a:ln>
                      </wps:spPr>
                      <wps:txbx>
                        <w:txbxContent>
                          <w:p w14:paraId="2722A80F" w14:textId="54CB02EC" w:rsidR="002771A2" w:rsidRPr="002771A2" w:rsidRDefault="009F3DB5" w:rsidP="00955AC5">
                            <w:pPr>
                              <w:jc w:val="center"/>
                              <w:rPr>
                                <w:rFonts w:ascii="Adobe Arabic" w:hAnsi="Adobe Arabic" w:cs="Adobe Arabic"/>
                                <w:b/>
                                <w:bCs/>
                                <w:sz w:val="72"/>
                                <w:szCs w:val="96"/>
                                <w:rtl/>
                                <w:lang w:bidi="ar-SY"/>
                              </w:rPr>
                            </w:pPr>
                            <w:r w:rsidRPr="009F3DB5">
                              <w:rPr>
                                <w:rFonts w:ascii="Adobe Arabic" w:hAnsi="Adobe Arabic" w:cs="Adobe Arabic"/>
                                <w:b/>
                                <w:bCs/>
                                <w:sz w:val="72"/>
                                <w:szCs w:val="96"/>
                                <w:rtl/>
                                <w:lang w:bidi="ar-SY"/>
                              </w:rPr>
                              <w:t>التطوير الوظيفي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87BB80" id="Text Box 1608691354" o:spid="_x0000_s1027" type="#_x0000_t202" style="position:absolute;left:0;text-align:left;margin-left:46pt;margin-top:23.15pt;width:352.6pt;height:77pt;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" filled="f" stroked="f" strokeweight=".5pt">
                <v:textbox>
                  <w:txbxContent>
                    <w:p w14:paraId="2722A80F" w14:textId="54CB02EC" w:rsidR="002771A2" w:rsidRPr="002771A2" w:rsidRDefault="009F3DB5" w:rsidP="00955AC5">
                      <w:pPr>
                        <w:jc w:val="center"/>
                        <w:rPr>
                          <w:rFonts w:ascii="Adobe Arabic" w:hAnsi="Adobe Arabic" w:cs="Adobe Arabic"/>
                          <w:b/>
                          <w:bCs/>
                          <w:sz w:val="72"/>
                          <w:szCs w:val="96"/>
                          <w:rtl/>
                          <w:lang w:bidi="ar-SY"/>
                        </w:rPr>
                      </w:pPr>
                      <w:r w:rsidRPr="009F3DB5">
                        <w:rPr>
                          <w:rFonts w:ascii="Adobe Arabic" w:hAnsi="Adobe Arabic" w:cs="Adobe Arabic"/>
                          <w:b/>
                          <w:bCs/>
                          <w:sz w:val="72"/>
                          <w:szCs w:val="96"/>
                          <w:rtl/>
                          <w:lang w:bidi="ar-SY"/>
                        </w:rPr>
                        <w:t>التطوير الوظيفي</w:t>
                      </w:r>
                    </w:p>
                  </w:txbxContent>
                </v:textbox>
              </v:shape>
            </w:pict>
          </mc:Fallback>
        </mc:AlternateContent>
      </w:r>
    </w:p>
    <w:p w14:paraId="0F95D015" w14:textId="77777777" w:rsidR="00F53D08" w:rsidRPr="00F53D08" w:rsidRDefault="00F53D08" w:rsidP="00F53D08">
      <w:pPr>
        <w:rPr>
          <w:rtl/>
        </w:rPr>
      </w:pPr>
    </w:p>
    <w:p w14:paraId="015C6EA7" w14:textId="77777777" w:rsidR="00F53D08" w:rsidRPr="00F53D08" w:rsidRDefault="00F53D08" w:rsidP="00F53D08">
      <w:pPr>
        <w:rPr>
          <w:rtl/>
        </w:rPr>
      </w:pPr>
    </w:p>
    <w:p w14:paraId="520DB8E9" w14:textId="77777777" w:rsidR="00F53D08" w:rsidRPr="00F53D08" w:rsidRDefault="00F53D08" w:rsidP="00F53D08">
      <w:pPr>
        <w:rPr>
          <w:rtl/>
        </w:rPr>
      </w:pPr>
    </w:p>
    <w:p w14:paraId="737B9DFB" w14:textId="77777777" w:rsidR="00F53D08" w:rsidRPr="00F53D08" w:rsidRDefault="00F53D08" w:rsidP="002771A2">
      <w:pPr>
        <w:rPr>
          <w:rtl/>
        </w:rPr>
      </w:pPr>
    </w:p>
    <w:p w14:paraId="68689B98" w14:textId="77777777"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52E1498C" wp14:editId="27CF597A">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10260856" w14:textId="77777777" w:rsidR="00F53D08" w:rsidRPr="00F53D08" w:rsidRDefault="00F53D08" w:rsidP="00F53D08">
      <w:pPr>
        <w:rPr>
          <w:rtl/>
        </w:rPr>
      </w:pPr>
    </w:p>
    <w:p w14:paraId="1E1A9739" w14:textId="77777777" w:rsidR="00F53D08" w:rsidRPr="00F53D08" w:rsidRDefault="00636A52" w:rsidP="00636A52">
      <w:pPr>
        <w:tabs>
          <w:tab w:val="left" w:pos="3171"/>
        </w:tabs>
        <w:rPr>
          <w:rtl/>
          <w:lang w:bidi="ar-SY"/>
        </w:rPr>
      </w:pPr>
      <w:r>
        <w:tab/>
      </w:r>
    </w:p>
    <w:p w14:paraId="7D282039" w14:textId="77777777" w:rsidR="00F53D08" w:rsidRPr="00F53D08" w:rsidRDefault="00F53D08" w:rsidP="00F53D08">
      <w:pPr>
        <w:rPr>
          <w:rtl/>
        </w:rPr>
      </w:pPr>
    </w:p>
    <w:p w14:paraId="07692598" w14:textId="4188E54C"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58A85A16" wp14:editId="49E1DD0C">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24BDEF38"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67D3E77F" w14:textId="3BD16A2E" w:rsidR="00C46C39" w:rsidRDefault="009F3DB5"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63F1E37C" wp14:editId="6BE32AD2">
            <wp:simplePos x="0" y="0"/>
            <wp:positionH relativeFrom="margin">
              <wp:align>center</wp:align>
            </wp:positionH>
            <wp:positionV relativeFrom="paragraph">
              <wp:posOffset>238553</wp:posOffset>
            </wp:positionV>
            <wp:extent cx="7778762" cy="5165586"/>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78762" cy="516558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14:paraId="4764E494" w14:textId="77777777" w:rsidR="00EB688D" w:rsidRPr="00EB688D" w:rsidRDefault="0090459D" w:rsidP="0090459D">
      <w:pPr>
        <w:spacing w:after="160" w:line="259" w:lineRule="auto"/>
        <w:jc w:val="center"/>
        <w:rPr>
          <w:rtl/>
          <w:lang w:bidi="ar-SY"/>
        </w:rPr>
      </w:pPr>
      <w:r w:rsidRPr="0090459D">
        <w:rPr>
          <w:noProof/>
          <w:lang w:bidi="ar-SY"/>
        </w:rPr>
        <w:lastRenderedPageBreak/>
        <mc:AlternateContent>
          <mc:Choice Requires="wpg">
            <w:drawing>
              <wp:inline distT="0" distB="0" distL="0" distR="0" wp14:anchorId="0FA8AB01" wp14:editId="54B4FA43">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54AD6F62"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0FA8AB01"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54AD6F62"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489" w:type="dxa"/>
        <w:tblInd w:w="-785" w:type="dxa"/>
        <w:tblLook w:val="04A0" w:firstRow="1" w:lastRow="0" w:firstColumn="1" w:lastColumn="0" w:noHBand="0" w:noVBand="1"/>
      </w:tblPr>
      <w:tblGrid>
        <w:gridCol w:w="284"/>
        <w:gridCol w:w="9355"/>
        <w:gridCol w:w="850"/>
      </w:tblGrid>
      <w:tr w:rsidR="0090459D" w:rsidRPr="00BB40FB" w14:paraId="2C413E09" w14:textId="77777777" w:rsidTr="00A039A0">
        <w:trPr>
          <w:trHeight w:val="624"/>
        </w:trPr>
        <w:tc>
          <w:tcPr>
            <w:tcW w:w="284" w:type="dxa"/>
            <w:tcBorders>
              <w:top w:val="single" w:sz="4" w:space="0" w:color="168489"/>
              <w:left w:val="single" w:sz="8" w:space="0" w:color="1E3D6A"/>
              <w:bottom w:val="nil"/>
              <w:right w:val="single" w:sz="4" w:space="0" w:color="168489"/>
            </w:tcBorders>
            <w:shd w:val="clear" w:color="auto" w:fill="168489"/>
          </w:tcPr>
          <w:p w14:paraId="04A1DBC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14:paraId="50785AB9"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343D3C5B" w14:textId="2AB3087A" w:rsidR="0090459D" w:rsidRPr="00C36316" w:rsidRDefault="00083CFE"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2</w:t>
            </w:r>
          </w:p>
        </w:tc>
      </w:tr>
      <w:tr w:rsidR="0090459D" w:rsidRPr="00BB40FB" w14:paraId="649B5FF7" w14:textId="77777777" w:rsidTr="00A039A0">
        <w:trPr>
          <w:trHeight w:val="624"/>
        </w:trPr>
        <w:tc>
          <w:tcPr>
            <w:tcW w:w="284" w:type="dxa"/>
            <w:tcBorders>
              <w:top w:val="nil"/>
              <w:left w:val="single" w:sz="8" w:space="0" w:color="1E3D6A"/>
              <w:bottom w:val="nil"/>
              <w:right w:val="single" w:sz="8" w:space="0" w:color="1E3D6A"/>
            </w:tcBorders>
            <w:shd w:val="clear" w:color="auto" w:fill="FFFFFF" w:themeFill="background1"/>
          </w:tcPr>
          <w:p w14:paraId="5DF5A3FA"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3A09D51" w14:textId="73FEFA62"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دليل </w:t>
            </w:r>
            <w:r w:rsidR="0009673E">
              <w:rPr>
                <w:rFonts w:ascii="Adobe Arabic" w:eastAsia="GE Dinar One" w:hAnsi="Adobe Arabic" w:cs="Adobe Arabic" w:hint="cs"/>
                <w:b/>
                <w:bCs/>
                <w:color w:val="168489"/>
                <w:kern w:val="24"/>
                <w:sz w:val="36"/>
                <w:szCs w:val="36"/>
                <w:rtl/>
                <w:lang w:bidi="ar-SY"/>
              </w:rPr>
              <w:t>الدورة</w:t>
            </w:r>
          </w:p>
        </w:tc>
        <w:tc>
          <w:tcPr>
            <w:tcW w:w="850" w:type="dxa"/>
            <w:tcBorders>
              <w:top w:val="single" w:sz="8" w:space="0" w:color="1E3D6A"/>
              <w:left w:val="single" w:sz="8" w:space="0" w:color="1E3D6A"/>
              <w:bottom w:val="single" w:sz="8" w:space="0" w:color="1E3D6A"/>
              <w:right w:val="single" w:sz="8" w:space="0" w:color="1E3D6A"/>
            </w:tcBorders>
            <w:vAlign w:val="center"/>
          </w:tcPr>
          <w:p w14:paraId="33BFEAB1" w14:textId="3F40E011" w:rsidR="0090459D" w:rsidRPr="00C36316" w:rsidRDefault="00083CFE"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3</w:t>
            </w:r>
          </w:p>
        </w:tc>
      </w:tr>
      <w:tr w:rsidR="0090459D" w:rsidRPr="00BB40FB" w14:paraId="3DF38477" w14:textId="77777777" w:rsidTr="00A039A0">
        <w:trPr>
          <w:trHeight w:val="624"/>
        </w:trPr>
        <w:tc>
          <w:tcPr>
            <w:tcW w:w="284" w:type="dxa"/>
            <w:tcBorders>
              <w:top w:val="nil"/>
              <w:left w:val="single" w:sz="8" w:space="0" w:color="1E3D6A"/>
              <w:bottom w:val="nil"/>
              <w:right w:val="single" w:sz="8" w:space="0" w:color="1E3D6A"/>
            </w:tcBorders>
            <w:shd w:val="clear" w:color="auto" w:fill="168489"/>
          </w:tcPr>
          <w:p w14:paraId="37BD748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A2B304F" w14:textId="7AA16CD6"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w:t>
            </w:r>
            <w:r w:rsidR="007E256B">
              <w:rPr>
                <w:rFonts w:ascii="Adobe Arabic" w:eastAsia="GE Dinar One" w:hAnsi="Adobe Arabic" w:cs="Adobe Arabic" w:hint="cs"/>
                <w:b/>
                <w:bCs/>
                <w:color w:val="168489"/>
                <w:kern w:val="24"/>
                <w:sz w:val="36"/>
                <w:szCs w:val="36"/>
                <w:rtl/>
                <w:lang w:bidi="ar-SY"/>
              </w:rPr>
              <w:t>ت</w:t>
            </w:r>
            <w:r w:rsidRPr="00877434">
              <w:rPr>
                <w:rFonts w:ascii="Adobe Arabic" w:eastAsia="GE Dinar One" w:hAnsi="Adobe Arabic" w:cs="Adobe Arabic"/>
                <w:b/>
                <w:bCs/>
                <w:color w:val="168489"/>
                <w:kern w:val="24"/>
                <w:sz w:val="36"/>
                <w:szCs w:val="36"/>
                <w:rtl/>
                <w:lang w:bidi="ar-SY"/>
              </w:rPr>
              <w:t>درب</w:t>
            </w:r>
          </w:p>
        </w:tc>
        <w:tc>
          <w:tcPr>
            <w:tcW w:w="850" w:type="dxa"/>
            <w:tcBorders>
              <w:top w:val="single" w:sz="8" w:space="0" w:color="1E3D6A"/>
              <w:left w:val="single" w:sz="8" w:space="0" w:color="1E3D6A"/>
              <w:bottom w:val="single" w:sz="8" w:space="0" w:color="1E3D6A"/>
              <w:right w:val="single" w:sz="8" w:space="0" w:color="1E3D6A"/>
            </w:tcBorders>
            <w:vAlign w:val="center"/>
          </w:tcPr>
          <w:p w14:paraId="65E9306C" w14:textId="695B4AA3" w:rsidR="0090459D" w:rsidRPr="00C36316" w:rsidRDefault="00083CFE"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6</w:t>
            </w:r>
          </w:p>
        </w:tc>
      </w:tr>
      <w:tr w:rsidR="0090459D" w:rsidRPr="00BB40FB" w14:paraId="0D30AC4D" w14:textId="77777777" w:rsidTr="00A039A0">
        <w:trPr>
          <w:trHeight w:val="624"/>
        </w:trPr>
        <w:tc>
          <w:tcPr>
            <w:tcW w:w="284" w:type="dxa"/>
            <w:tcBorders>
              <w:top w:val="nil"/>
              <w:left w:val="single" w:sz="8" w:space="0" w:color="1E3D6A"/>
              <w:bottom w:val="nil"/>
              <w:right w:val="single" w:sz="8" w:space="0" w:color="1E3D6A"/>
            </w:tcBorders>
            <w:shd w:val="clear" w:color="auto" w:fill="FFFFFF" w:themeFill="background1"/>
          </w:tcPr>
          <w:p w14:paraId="422D8BE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85D832C"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667E0FCA" w14:textId="59F35063" w:rsidR="0090459D" w:rsidRPr="00C36316" w:rsidRDefault="00083CFE"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8</w:t>
            </w:r>
          </w:p>
        </w:tc>
      </w:tr>
      <w:tr w:rsidR="0090459D" w:rsidRPr="00BB40FB" w14:paraId="101033EB" w14:textId="77777777" w:rsidTr="00A039A0">
        <w:trPr>
          <w:trHeight w:val="624"/>
        </w:trPr>
        <w:tc>
          <w:tcPr>
            <w:tcW w:w="284" w:type="dxa"/>
            <w:tcBorders>
              <w:top w:val="nil"/>
              <w:left w:val="single" w:sz="8" w:space="0" w:color="1E3D6A"/>
              <w:bottom w:val="nil"/>
              <w:right w:val="single" w:sz="8" w:space="0" w:color="1E3D6A"/>
            </w:tcBorders>
            <w:shd w:val="clear" w:color="auto" w:fill="FFFFFF" w:themeFill="background1"/>
          </w:tcPr>
          <w:p w14:paraId="05762338" w14:textId="77777777" w:rsidR="0090459D" w:rsidRPr="00877434" w:rsidRDefault="0090459D" w:rsidP="00E220AB">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031D591" w14:textId="5FA03580" w:rsidR="0090459D" w:rsidRPr="00FE4CC5" w:rsidRDefault="00955AC5" w:rsidP="00FE4CC5">
            <w:pPr>
              <w:spacing w:line="240" w:lineRule="auto"/>
              <w:jc w:val="left"/>
              <w:rPr>
                <w:rFonts w:ascii="Adobe Arabic" w:eastAsia="GE Dinar One" w:hAnsi="Adobe Arabic" w:cs="Adobe Arabic"/>
                <w:b/>
                <w:bCs/>
                <w:color w:val="168489"/>
                <w:kern w:val="24"/>
                <w:sz w:val="36"/>
                <w:szCs w:val="36"/>
                <w:rtl/>
                <w:lang w:bidi="ar-SY"/>
              </w:rPr>
            </w:pPr>
            <w:hyperlink r:id="rId9" w:history="1">
              <w:r w:rsidR="0090459D" w:rsidRPr="00955AC5">
                <w:rPr>
                  <w:rStyle w:val="Hyperlink"/>
                  <w:rFonts w:ascii="Adobe Arabic" w:eastAsia="GE Dinar One" w:hAnsi="Adobe Arabic" w:cs="Adobe Arabic"/>
                  <w:b/>
                  <w:bCs/>
                  <w:kern w:val="24"/>
                  <w:sz w:val="36"/>
                  <w:szCs w:val="36"/>
                  <w:rtl/>
                  <w:lang w:bidi="ar-SY"/>
                </w:rPr>
                <w:t xml:space="preserve">الجلسة الأولى: </w:t>
              </w:r>
              <w:r w:rsidR="00FE4CC5" w:rsidRPr="00955AC5">
                <w:rPr>
                  <w:rStyle w:val="Hyperlink"/>
                  <w:rFonts w:ascii="Adobe Arabic" w:eastAsia="GE Dinar One" w:hAnsi="Adobe Arabic" w:cs="Adobe Arabic"/>
                  <w:b/>
                  <w:bCs/>
                  <w:kern w:val="24"/>
                  <w:sz w:val="36"/>
                  <w:szCs w:val="36"/>
                  <w:rtl/>
                  <w:lang w:bidi="ar-SY"/>
                </w:rPr>
                <w:t>فهم الواقع وتحديد المسار</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32DAD453"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14:paraId="592068A7" w14:textId="77777777" w:rsidTr="00A039A0">
        <w:trPr>
          <w:trHeight w:val="624"/>
        </w:trPr>
        <w:tc>
          <w:tcPr>
            <w:tcW w:w="284" w:type="dxa"/>
            <w:tcBorders>
              <w:top w:val="nil"/>
              <w:left w:val="single" w:sz="8" w:space="0" w:color="1E3D6A"/>
              <w:bottom w:val="nil"/>
              <w:right w:val="single" w:sz="8" w:space="0" w:color="1E3D6A"/>
            </w:tcBorders>
            <w:shd w:val="clear" w:color="auto" w:fill="168489"/>
          </w:tcPr>
          <w:p w14:paraId="58A487F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B005D5A" w14:textId="2FF51C77"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مفهوم التطوير الوظيفي وأهميته في بيئة العمل الحديثة</w:t>
            </w:r>
          </w:p>
        </w:tc>
        <w:tc>
          <w:tcPr>
            <w:tcW w:w="850" w:type="dxa"/>
            <w:tcBorders>
              <w:top w:val="single" w:sz="8" w:space="0" w:color="1E3D6A"/>
              <w:left w:val="single" w:sz="8" w:space="0" w:color="1E3D6A"/>
              <w:bottom w:val="single" w:sz="8" w:space="0" w:color="1E3D6A"/>
              <w:right w:val="single" w:sz="8" w:space="0" w:color="1E3D6A"/>
            </w:tcBorders>
            <w:vAlign w:val="center"/>
          </w:tcPr>
          <w:p w14:paraId="180A2B00" w14:textId="361A7C72" w:rsidR="0090459D" w:rsidRPr="00C36316" w:rsidRDefault="00FE4C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w:t>
            </w:r>
          </w:p>
        </w:tc>
      </w:tr>
      <w:tr w:rsidR="0090459D" w:rsidRPr="00BB40FB" w14:paraId="0B1FBF87" w14:textId="77777777" w:rsidTr="00A039A0">
        <w:trPr>
          <w:trHeight w:val="624"/>
        </w:trPr>
        <w:tc>
          <w:tcPr>
            <w:tcW w:w="284" w:type="dxa"/>
            <w:tcBorders>
              <w:top w:val="nil"/>
              <w:left w:val="single" w:sz="8" w:space="0" w:color="1E3D6A"/>
              <w:bottom w:val="nil"/>
              <w:right w:val="single" w:sz="8" w:space="0" w:color="1E3D6A"/>
            </w:tcBorders>
            <w:shd w:val="clear" w:color="auto" w:fill="FFFFFF" w:themeFill="background1"/>
          </w:tcPr>
          <w:p w14:paraId="4B5BBDB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989D04D" w14:textId="3B6C1189"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الفرق بين الوظيفة والمسار المهني والتخطيط الوظيفي</w:t>
            </w:r>
          </w:p>
        </w:tc>
        <w:tc>
          <w:tcPr>
            <w:tcW w:w="850" w:type="dxa"/>
            <w:tcBorders>
              <w:top w:val="single" w:sz="8" w:space="0" w:color="1E3D6A"/>
              <w:left w:val="single" w:sz="8" w:space="0" w:color="1E3D6A"/>
              <w:bottom w:val="single" w:sz="8" w:space="0" w:color="1E3D6A"/>
              <w:right w:val="single" w:sz="8" w:space="0" w:color="1E3D6A"/>
            </w:tcBorders>
            <w:vAlign w:val="center"/>
          </w:tcPr>
          <w:p w14:paraId="5708E400" w14:textId="0B725871" w:rsidR="0090459D" w:rsidRPr="00C36316" w:rsidRDefault="00FE4C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w:t>
            </w:r>
          </w:p>
        </w:tc>
      </w:tr>
      <w:tr w:rsidR="0090459D" w:rsidRPr="00BB40FB" w14:paraId="5EC9474E" w14:textId="77777777" w:rsidTr="00A039A0">
        <w:trPr>
          <w:trHeight w:val="624"/>
        </w:trPr>
        <w:tc>
          <w:tcPr>
            <w:tcW w:w="284" w:type="dxa"/>
            <w:tcBorders>
              <w:top w:val="nil"/>
              <w:left w:val="single" w:sz="8" w:space="0" w:color="1E3D6A"/>
              <w:bottom w:val="nil"/>
              <w:right w:val="single" w:sz="8" w:space="0" w:color="1E3D6A"/>
            </w:tcBorders>
            <w:shd w:val="clear" w:color="auto" w:fill="168489"/>
          </w:tcPr>
          <w:p w14:paraId="5C03444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45E63E2" w14:textId="0B8BB82F"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تحليل الواقع الوظيفي الحالي باستخدام أدوات التقييم الذاتي</w:t>
            </w:r>
          </w:p>
        </w:tc>
        <w:tc>
          <w:tcPr>
            <w:tcW w:w="850" w:type="dxa"/>
            <w:tcBorders>
              <w:top w:val="single" w:sz="8" w:space="0" w:color="1E3D6A"/>
              <w:left w:val="single" w:sz="8" w:space="0" w:color="1E3D6A"/>
              <w:bottom w:val="single" w:sz="8" w:space="0" w:color="1E3D6A"/>
              <w:right w:val="single" w:sz="8" w:space="0" w:color="1E3D6A"/>
            </w:tcBorders>
            <w:vAlign w:val="center"/>
          </w:tcPr>
          <w:p w14:paraId="342A88A7" w14:textId="5CF9A8D1" w:rsidR="0090459D" w:rsidRPr="00C36316" w:rsidRDefault="00FE4C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16</w:t>
            </w:r>
          </w:p>
        </w:tc>
      </w:tr>
      <w:tr w:rsidR="0090459D" w:rsidRPr="00BB40FB" w14:paraId="160758EE" w14:textId="77777777" w:rsidTr="00A039A0">
        <w:trPr>
          <w:trHeight w:val="624"/>
        </w:trPr>
        <w:tc>
          <w:tcPr>
            <w:tcW w:w="284" w:type="dxa"/>
            <w:tcBorders>
              <w:top w:val="nil"/>
              <w:left w:val="single" w:sz="8" w:space="0" w:color="1E3D6A"/>
              <w:bottom w:val="nil"/>
              <w:right w:val="single" w:sz="8" w:space="0" w:color="1E3D6A"/>
            </w:tcBorders>
            <w:shd w:val="clear" w:color="auto" w:fill="FFFFFF" w:themeFill="background1"/>
          </w:tcPr>
          <w:p w14:paraId="6AC176F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AFDD6B2" w14:textId="5BBFF24A"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تحديد نقاط القوة ونقاط التحسين لدى المشارك</w:t>
            </w:r>
          </w:p>
        </w:tc>
        <w:tc>
          <w:tcPr>
            <w:tcW w:w="850" w:type="dxa"/>
            <w:tcBorders>
              <w:top w:val="single" w:sz="8" w:space="0" w:color="1E3D6A"/>
              <w:left w:val="single" w:sz="8" w:space="0" w:color="1E3D6A"/>
              <w:bottom w:val="single" w:sz="8" w:space="0" w:color="1E3D6A"/>
              <w:right w:val="single" w:sz="8" w:space="0" w:color="1E3D6A"/>
            </w:tcBorders>
            <w:vAlign w:val="center"/>
          </w:tcPr>
          <w:p w14:paraId="172232E6" w14:textId="4F5DCB6B" w:rsidR="0090459D" w:rsidRPr="00C36316" w:rsidRDefault="00FE4C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17</w:t>
            </w:r>
          </w:p>
        </w:tc>
      </w:tr>
      <w:tr w:rsidR="0090459D" w:rsidRPr="00BB40FB" w14:paraId="4D32B16B" w14:textId="77777777" w:rsidTr="00A039A0">
        <w:trPr>
          <w:trHeight w:val="624"/>
        </w:trPr>
        <w:tc>
          <w:tcPr>
            <w:tcW w:w="284" w:type="dxa"/>
            <w:tcBorders>
              <w:top w:val="nil"/>
              <w:left w:val="single" w:sz="4" w:space="0" w:color="1E3D6A"/>
              <w:bottom w:val="nil"/>
              <w:right w:val="single" w:sz="8" w:space="0" w:color="1E3D6A"/>
            </w:tcBorders>
            <w:shd w:val="clear" w:color="auto" w:fill="168489"/>
          </w:tcPr>
          <w:p w14:paraId="32EB5ED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AA2BA79" w14:textId="74E1EE44"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معو</w:t>
            </w:r>
            <w:r w:rsidRPr="00FE4CC5">
              <w:rPr>
                <w:rFonts w:ascii="Adobe Arabic" w:eastAsia="GE Dinar One" w:hAnsi="Adobe Arabic" w:cs="Adobe Arabic" w:hint="cs"/>
                <w:kern w:val="24"/>
                <w:sz w:val="36"/>
                <w:szCs w:val="36"/>
                <w:rtl/>
                <w:lang w:bidi="ar-SY"/>
              </w:rPr>
              <w:t>ّ</w:t>
            </w:r>
            <w:r w:rsidRPr="00FE4CC5">
              <w:rPr>
                <w:rFonts w:ascii="Adobe Arabic" w:eastAsia="GE Dinar One" w:hAnsi="Adobe Arabic" w:cs="Adobe Arabic"/>
                <w:kern w:val="24"/>
                <w:sz w:val="36"/>
                <w:szCs w:val="36"/>
                <w:rtl/>
                <w:lang w:bidi="ar-SY"/>
              </w:rPr>
              <w:t>قات التطو</w:t>
            </w:r>
            <w:r w:rsidRPr="00FE4CC5">
              <w:rPr>
                <w:rFonts w:ascii="Adobe Arabic" w:eastAsia="GE Dinar One" w:hAnsi="Adobe Arabic" w:cs="Adobe Arabic" w:hint="cs"/>
                <w:kern w:val="24"/>
                <w:sz w:val="36"/>
                <w:szCs w:val="36"/>
                <w:rtl/>
                <w:lang w:bidi="ar-SY"/>
              </w:rPr>
              <w:t>ّ</w:t>
            </w:r>
            <w:r w:rsidRPr="00FE4CC5">
              <w:rPr>
                <w:rFonts w:ascii="Adobe Arabic" w:eastAsia="GE Dinar One" w:hAnsi="Adobe Arabic" w:cs="Adobe Arabic"/>
                <w:kern w:val="24"/>
                <w:sz w:val="36"/>
                <w:szCs w:val="36"/>
                <w:rtl/>
                <w:lang w:bidi="ar-SY"/>
              </w:rPr>
              <w:t>ر الوظيفي وكيفية التغل</w:t>
            </w:r>
            <w:r w:rsidRPr="00FE4CC5">
              <w:rPr>
                <w:rFonts w:ascii="Adobe Arabic" w:eastAsia="GE Dinar One" w:hAnsi="Adobe Arabic" w:cs="Adobe Arabic" w:hint="cs"/>
                <w:kern w:val="24"/>
                <w:sz w:val="36"/>
                <w:szCs w:val="36"/>
                <w:rtl/>
                <w:lang w:bidi="ar-SY"/>
              </w:rPr>
              <w:t>ّ</w:t>
            </w:r>
            <w:r w:rsidRPr="00FE4CC5">
              <w:rPr>
                <w:rFonts w:ascii="Adobe Arabic" w:eastAsia="GE Dinar One" w:hAnsi="Adobe Arabic" w:cs="Adobe Arabic"/>
                <w:kern w:val="24"/>
                <w:sz w:val="36"/>
                <w:szCs w:val="36"/>
                <w:rtl/>
                <w:lang w:bidi="ar-SY"/>
              </w:rPr>
              <w:t>ب عليها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1FD86F4D" w14:textId="05520100" w:rsidR="0090459D" w:rsidRPr="00C36316" w:rsidRDefault="00FE4CC5"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18</w:t>
            </w:r>
          </w:p>
        </w:tc>
      </w:tr>
      <w:tr w:rsidR="0090459D" w:rsidRPr="00BB40FB" w14:paraId="730CABF1" w14:textId="77777777" w:rsidTr="00A039A0">
        <w:trPr>
          <w:trHeight w:val="624"/>
        </w:trPr>
        <w:tc>
          <w:tcPr>
            <w:tcW w:w="284" w:type="dxa"/>
            <w:tcBorders>
              <w:top w:val="nil"/>
              <w:left w:val="single" w:sz="8" w:space="0" w:color="1E3D6A"/>
              <w:bottom w:val="nil"/>
              <w:right w:val="single" w:sz="8" w:space="0" w:color="1E3D6A"/>
            </w:tcBorders>
            <w:shd w:val="clear" w:color="auto" w:fill="FFFFFF" w:themeFill="background1"/>
          </w:tcPr>
          <w:p w14:paraId="2CCD248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4FFDE0F" w14:textId="6D9C3CC5" w:rsidR="0090459D" w:rsidRPr="00FE4CC5" w:rsidRDefault="00955AC5" w:rsidP="00FE4CC5">
            <w:pPr>
              <w:spacing w:line="240" w:lineRule="auto"/>
              <w:jc w:val="left"/>
              <w:rPr>
                <w:rFonts w:ascii="Adobe Arabic" w:eastAsia="GE Dinar One" w:hAnsi="Adobe Arabic" w:cs="Adobe Arabic"/>
                <w:b/>
                <w:bCs/>
                <w:color w:val="168489"/>
                <w:kern w:val="24"/>
                <w:sz w:val="36"/>
                <w:szCs w:val="36"/>
                <w:rtl/>
                <w:lang w:bidi="ar-SY"/>
              </w:rPr>
            </w:pPr>
            <w:hyperlink r:id="rId10" w:history="1">
              <w:r w:rsidR="0090459D" w:rsidRPr="00955AC5">
                <w:rPr>
                  <w:rStyle w:val="Hyperlink"/>
                  <w:rFonts w:ascii="Adobe Arabic" w:eastAsia="GE Dinar One" w:hAnsi="Adobe Arabic" w:cs="Adobe Arabic"/>
                  <w:b/>
                  <w:bCs/>
                  <w:kern w:val="24"/>
                  <w:sz w:val="36"/>
                  <w:szCs w:val="36"/>
                  <w:rtl/>
                  <w:lang w:bidi="ar-SY"/>
                </w:rPr>
                <w:t xml:space="preserve">الجلسة الثانية: </w:t>
              </w:r>
              <w:r w:rsidR="00FE4CC5" w:rsidRPr="00955AC5">
                <w:rPr>
                  <w:rStyle w:val="Hyperlink"/>
                  <w:rFonts w:ascii="Adobe Arabic" w:eastAsia="GE Dinar One" w:hAnsi="Adobe Arabic" w:cs="Adobe Arabic" w:hint="cs"/>
                  <w:b/>
                  <w:bCs/>
                  <w:kern w:val="24"/>
                  <w:sz w:val="36"/>
                  <w:szCs w:val="36"/>
                  <w:rtl/>
                  <w:lang w:bidi="ar-SY"/>
                </w:rPr>
                <w:t>التخطيط والتميّز الوظيفي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76F6BF0F" w14:textId="120950AB" w:rsidR="0090459D" w:rsidRPr="00C36316" w:rsidRDefault="00FE4CC5"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26</w:t>
            </w:r>
          </w:p>
        </w:tc>
      </w:tr>
      <w:tr w:rsidR="0090459D" w:rsidRPr="009A36D0" w14:paraId="1AF155E4" w14:textId="77777777" w:rsidTr="00A039A0">
        <w:trPr>
          <w:trHeight w:val="624"/>
        </w:trPr>
        <w:tc>
          <w:tcPr>
            <w:tcW w:w="284" w:type="dxa"/>
            <w:tcBorders>
              <w:top w:val="nil"/>
              <w:left w:val="single" w:sz="8" w:space="0" w:color="1E3D6A"/>
              <w:bottom w:val="nil"/>
              <w:right w:val="single" w:sz="8" w:space="0" w:color="1E3D6A"/>
            </w:tcBorders>
            <w:shd w:val="clear" w:color="auto" w:fill="168489"/>
          </w:tcPr>
          <w:p w14:paraId="482D226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68CB763" w14:textId="52C60BBB"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أسس التخطيط الفع</w:t>
            </w:r>
            <w:r w:rsidRPr="00FE4CC5">
              <w:rPr>
                <w:rFonts w:ascii="Adobe Arabic" w:eastAsia="GE Dinar One" w:hAnsi="Adobe Arabic" w:cs="Adobe Arabic" w:hint="cs"/>
                <w:kern w:val="24"/>
                <w:sz w:val="36"/>
                <w:szCs w:val="36"/>
                <w:rtl/>
                <w:lang w:bidi="ar-SY"/>
              </w:rPr>
              <w:t>ّ</w:t>
            </w:r>
            <w:r w:rsidRPr="00FE4CC5">
              <w:rPr>
                <w:rFonts w:ascii="Adobe Arabic" w:eastAsia="GE Dinar One" w:hAnsi="Adobe Arabic" w:cs="Adobe Arabic"/>
                <w:kern w:val="24"/>
                <w:sz w:val="36"/>
                <w:szCs w:val="36"/>
                <w:rtl/>
                <w:lang w:bidi="ar-SY"/>
              </w:rPr>
              <w:t>ال للمسار الوظيفي</w:t>
            </w:r>
          </w:p>
        </w:tc>
        <w:tc>
          <w:tcPr>
            <w:tcW w:w="850" w:type="dxa"/>
            <w:tcBorders>
              <w:top w:val="single" w:sz="8" w:space="0" w:color="1E3D6A"/>
              <w:left w:val="single" w:sz="8" w:space="0" w:color="1E3D6A"/>
              <w:bottom w:val="single" w:sz="8" w:space="0" w:color="1E3D6A"/>
              <w:right w:val="single" w:sz="8" w:space="0" w:color="1E3D6A"/>
            </w:tcBorders>
            <w:vAlign w:val="center"/>
          </w:tcPr>
          <w:p w14:paraId="5F6403C4" w14:textId="74842F09" w:rsidR="0090459D" w:rsidRPr="00C36316" w:rsidRDefault="00FE4CC5"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29</w:t>
            </w:r>
          </w:p>
        </w:tc>
      </w:tr>
      <w:tr w:rsidR="0090459D" w:rsidRPr="009A36D0" w14:paraId="4A6CB376" w14:textId="77777777" w:rsidTr="00A039A0">
        <w:trPr>
          <w:trHeight w:val="624"/>
        </w:trPr>
        <w:tc>
          <w:tcPr>
            <w:tcW w:w="284" w:type="dxa"/>
            <w:tcBorders>
              <w:top w:val="nil"/>
              <w:left w:val="single" w:sz="8" w:space="0" w:color="1E3D6A"/>
              <w:bottom w:val="nil"/>
              <w:right w:val="single" w:sz="8" w:space="0" w:color="1E3D6A"/>
            </w:tcBorders>
            <w:shd w:val="clear" w:color="auto" w:fill="auto"/>
          </w:tcPr>
          <w:p w14:paraId="3778BD9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E0DC7FC" w14:textId="3A77D5F7"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صياغة الأهداف المهنية قصيرة ومتوسطة وطويلة المدى</w:t>
            </w:r>
          </w:p>
        </w:tc>
        <w:tc>
          <w:tcPr>
            <w:tcW w:w="850" w:type="dxa"/>
            <w:tcBorders>
              <w:top w:val="single" w:sz="8" w:space="0" w:color="1E3D6A"/>
              <w:left w:val="single" w:sz="8" w:space="0" w:color="1E3D6A"/>
              <w:bottom w:val="single" w:sz="8" w:space="0" w:color="1E3D6A"/>
              <w:right w:val="single" w:sz="8" w:space="0" w:color="1E3D6A"/>
            </w:tcBorders>
            <w:vAlign w:val="center"/>
          </w:tcPr>
          <w:p w14:paraId="61BDD3A1" w14:textId="2E4E39BF" w:rsidR="0090459D" w:rsidRPr="00C36316" w:rsidRDefault="00FE4CC5"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31</w:t>
            </w:r>
          </w:p>
        </w:tc>
      </w:tr>
      <w:tr w:rsidR="0090459D" w:rsidRPr="009A36D0" w14:paraId="10786793" w14:textId="77777777" w:rsidTr="00A039A0">
        <w:trPr>
          <w:trHeight w:val="624"/>
        </w:trPr>
        <w:tc>
          <w:tcPr>
            <w:tcW w:w="284" w:type="dxa"/>
            <w:tcBorders>
              <w:top w:val="nil"/>
              <w:left w:val="single" w:sz="8" w:space="0" w:color="1E3D6A"/>
              <w:bottom w:val="nil"/>
              <w:right w:val="single" w:sz="8" w:space="0" w:color="1E3D6A"/>
            </w:tcBorders>
            <w:shd w:val="clear" w:color="auto" w:fill="168489"/>
          </w:tcPr>
          <w:p w14:paraId="472D85E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876555E" w14:textId="50B2CBAE"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بناء خطة تطوير وظيفي شخصية قابلة للتطبيق</w:t>
            </w:r>
          </w:p>
        </w:tc>
        <w:tc>
          <w:tcPr>
            <w:tcW w:w="850" w:type="dxa"/>
            <w:tcBorders>
              <w:top w:val="single" w:sz="8" w:space="0" w:color="1E3D6A"/>
              <w:left w:val="single" w:sz="8" w:space="0" w:color="1E3D6A"/>
              <w:bottom w:val="single" w:sz="8" w:space="0" w:color="1E3D6A"/>
              <w:right w:val="single" w:sz="8" w:space="0" w:color="1E3D6A"/>
            </w:tcBorders>
            <w:vAlign w:val="center"/>
          </w:tcPr>
          <w:p w14:paraId="2EB5D350" w14:textId="103CA4ED" w:rsidR="0090459D" w:rsidRPr="00C36316" w:rsidRDefault="00FE4CC5"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34</w:t>
            </w:r>
          </w:p>
        </w:tc>
      </w:tr>
      <w:tr w:rsidR="0090459D" w:rsidRPr="009A36D0" w14:paraId="2E833533" w14:textId="77777777" w:rsidTr="00A039A0">
        <w:trPr>
          <w:trHeight w:val="624"/>
        </w:trPr>
        <w:tc>
          <w:tcPr>
            <w:tcW w:w="284" w:type="dxa"/>
            <w:tcBorders>
              <w:top w:val="nil"/>
              <w:left w:val="single" w:sz="8" w:space="0" w:color="1E3D6A"/>
              <w:bottom w:val="nil"/>
              <w:right w:val="single" w:sz="8" w:space="0" w:color="1E3D6A"/>
            </w:tcBorders>
            <w:shd w:val="clear" w:color="auto" w:fill="auto"/>
          </w:tcPr>
          <w:p w14:paraId="762A3F2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DC4AED4" w14:textId="33E2653D" w:rsidR="0090459D" w:rsidRPr="00FE4CC5" w:rsidRDefault="00FE4CC5" w:rsidP="00FE4CC5">
            <w:pPr>
              <w:spacing w:line="240" w:lineRule="auto"/>
              <w:jc w:val="left"/>
              <w:rPr>
                <w:rFonts w:ascii="Adobe Arabic" w:eastAsia="GE Dinar One" w:hAnsi="Adobe Arabic" w:cs="Adobe Arabic"/>
                <w:kern w:val="24"/>
                <w:sz w:val="36"/>
                <w:szCs w:val="36"/>
                <w:rtl/>
                <w:lang w:bidi="ar-SY"/>
              </w:rPr>
            </w:pPr>
            <w:r w:rsidRPr="00FE4CC5">
              <w:rPr>
                <w:rFonts w:ascii="Adobe Arabic" w:eastAsia="GE Dinar One" w:hAnsi="Adobe Arabic" w:cs="Adobe Arabic"/>
                <w:kern w:val="24"/>
                <w:sz w:val="36"/>
                <w:szCs w:val="36"/>
                <w:rtl/>
                <w:lang w:bidi="ar-SY"/>
              </w:rPr>
              <w:t>مهارات تطوير الذات المستمرة والتعل</w:t>
            </w:r>
            <w:r w:rsidRPr="00FE4CC5">
              <w:rPr>
                <w:rFonts w:ascii="Adobe Arabic" w:eastAsia="GE Dinar One" w:hAnsi="Adobe Arabic" w:cs="Adobe Arabic" w:hint="cs"/>
                <w:kern w:val="24"/>
                <w:sz w:val="36"/>
                <w:szCs w:val="36"/>
                <w:rtl/>
                <w:lang w:bidi="ar-SY"/>
              </w:rPr>
              <w:t>ّ</w:t>
            </w:r>
            <w:r w:rsidRPr="00FE4CC5">
              <w:rPr>
                <w:rFonts w:ascii="Adobe Arabic" w:eastAsia="GE Dinar One" w:hAnsi="Adobe Arabic" w:cs="Adobe Arabic"/>
                <w:kern w:val="24"/>
                <w:sz w:val="36"/>
                <w:szCs w:val="36"/>
                <w:rtl/>
                <w:lang w:bidi="ar-SY"/>
              </w:rPr>
              <w:t>م المهني</w:t>
            </w:r>
          </w:p>
        </w:tc>
        <w:tc>
          <w:tcPr>
            <w:tcW w:w="850" w:type="dxa"/>
            <w:tcBorders>
              <w:top w:val="single" w:sz="8" w:space="0" w:color="1E3D6A"/>
              <w:left w:val="single" w:sz="8" w:space="0" w:color="1E3D6A"/>
              <w:bottom w:val="single" w:sz="8" w:space="0" w:color="1E3D6A"/>
              <w:right w:val="single" w:sz="8" w:space="0" w:color="1E3D6A"/>
            </w:tcBorders>
            <w:vAlign w:val="center"/>
          </w:tcPr>
          <w:p w14:paraId="0D73CCC4" w14:textId="6FEE3D3E" w:rsidR="0090459D" w:rsidRPr="00C36316" w:rsidRDefault="00FE4CC5"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36</w:t>
            </w:r>
          </w:p>
        </w:tc>
      </w:tr>
      <w:tr w:rsidR="0090459D" w:rsidRPr="00BB40FB" w14:paraId="425F6558" w14:textId="77777777" w:rsidTr="00A039A0">
        <w:trPr>
          <w:trHeight w:val="624"/>
        </w:trPr>
        <w:tc>
          <w:tcPr>
            <w:tcW w:w="284" w:type="dxa"/>
            <w:tcBorders>
              <w:top w:val="nil"/>
              <w:left w:val="single" w:sz="8" w:space="0" w:color="1E3D6A"/>
              <w:bottom w:val="nil"/>
              <w:right w:val="single" w:sz="8" w:space="0" w:color="1E3D6A"/>
            </w:tcBorders>
            <w:shd w:val="clear" w:color="auto" w:fill="168489"/>
          </w:tcPr>
          <w:p w14:paraId="2021938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325ABD6" w14:textId="21467E54" w:rsidR="0090459D" w:rsidRPr="00FE4CC5" w:rsidRDefault="00FE4CC5" w:rsidP="00FE4CC5">
            <w:pPr>
              <w:spacing w:line="240" w:lineRule="auto"/>
              <w:jc w:val="left"/>
              <w:rPr>
                <w:rFonts w:ascii="Adobe Arabic" w:eastAsia="GE Dinar One" w:hAnsi="Adobe Arabic" w:cs="Adobe Arabic"/>
                <w:b/>
                <w:bCs/>
                <w:color w:val="168489"/>
                <w:kern w:val="24"/>
                <w:sz w:val="36"/>
                <w:szCs w:val="36"/>
                <w:rtl/>
                <w:lang w:bidi="ar-SY"/>
              </w:rPr>
            </w:pPr>
            <w:r w:rsidRPr="00FE4CC5">
              <w:rPr>
                <w:rFonts w:ascii="Adobe Arabic" w:eastAsia="GE Dinar One" w:hAnsi="Adobe Arabic" w:cs="Adobe Arabic"/>
                <w:b/>
                <w:bCs/>
                <w:color w:val="168489"/>
                <w:kern w:val="24"/>
                <w:sz w:val="36"/>
                <w:szCs w:val="36"/>
                <w:rtl/>
                <w:lang w:bidi="ar-SY"/>
              </w:rPr>
              <w:t>استراتيجيات التمي</w:t>
            </w:r>
            <w:r w:rsidRPr="00FE4CC5">
              <w:rPr>
                <w:rFonts w:ascii="Adobe Arabic" w:eastAsia="GE Dinar One" w:hAnsi="Adobe Arabic" w:cs="Adobe Arabic" w:hint="cs"/>
                <w:b/>
                <w:bCs/>
                <w:color w:val="168489"/>
                <w:kern w:val="24"/>
                <w:sz w:val="36"/>
                <w:szCs w:val="36"/>
                <w:rtl/>
                <w:lang w:bidi="ar-SY"/>
              </w:rPr>
              <w:t>ّ</w:t>
            </w:r>
            <w:r w:rsidRPr="00FE4CC5">
              <w:rPr>
                <w:rFonts w:ascii="Adobe Arabic" w:eastAsia="GE Dinar One" w:hAnsi="Adobe Arabic" w:cs="Adobe Arabic"/>
                <w:b/>
                <w:bCs/>
                <w:color w:val="168489"/>
                <w:kern w:val="24"/>
                <w:sz w:val="36"/>
                <w:szCs w:val="36"/>
                <w:rtl/>
                <w:lang w:bidi="ar-SY"/>
              </w:rPr>
              <w:t>ز الوظيفي وزيادة فرص الترقية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173E0C02" w14:textId="22E4ACE8" w:rsidR="0090459D" w:rsidRPr="00C36316" w:rsidRDefault="00FE4CC5" w:rsidP="00E220AB">
            <w:pPr>
              <w:spacing w:line="240" w:lineRule="auto"/>
              <w:jc w:val="center"/>
              <w:rPr>
                <w:rFonts w:ascii="Adobe Arabic" w:eastAsia="GE Dinar One" w:hAnsi="Adobe Arabic" w:cs="Adobe Arabic"/>
                <w:kern w:val="24"/>
                <w:sz w:val="36"/>
                <w:szCs w:val="36"/>
                <w:rtl/>
                <w:lang w:bidi="ar-SY"/>
              </w:rPr>
            </w:pPr>
            <w:r w:rsidRPr="00FE4CC5">
              <w:rPr>
                <w:rFonts w:ascii="Adobe Arabic" w:eastAsia="GE Dinar One" w:hAnsi="Adobe Arabic" w:cs="Adobe Arabic" w:hint="cs"/>
                <w:kern w:val="24"/>
                <w:sz w:val="36"/>
                <w:szCs w:val="36"/>
                <w:rtl/>
                <w:lang w:bidi="ar-EG"/>
              </w:rPr>
              <w:t>38</w:t>
            </w:r>
          </w:p>
        </w:tc>
      </w:tr>
      <w:tr w:rsidR="00FE4CC5" w:rsidRPr="00BB40FB" w14:paraId="786F3437" w14:textId="77777777" w:rsidTr="00A039A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2CA27B2E" w14:textId="77777777" w:rsidR="00FE4CC5" w:rsidRPr="00C36316" w:rsidRDefault="00FE4CC5"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05C51C0" w14:textId="146D68F6" w:rsidR="00FE4CC5" w:rsidRPr="00FE4CC5" w:rsidRDefault="00FE4CC5" w:rsidP="00FE4CC5">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المراجع</w:t>
            </w:r>
          </w:p>
        </w:tc>
        <w:tc>
          <w:tcPr>
            <w:tcW w:w="850" w:type="dxa"/>
            <w:tcBorders>
              <w:top w:val="single" w:sz="8" w:space="0" w:color="1E3D6A"/>
              <w:left w:val="single" w:sz="8" w:space="0" w:color="1E3D6A"/>
              <w:bottom w:val="single" w:sz="8" w:space="0" w:color="1E3D6A"/>
              <w:right w:val="single" w:sz="8" w:space="0" w:color="1E3D6A"/>
            </w:tcBorders>
            <w:vAlign w:val="center"/>
          </w:tcPr>
          <w:p w14:paraId="20B91BE0" w14:textId="0C31349D" w:rsidR="00FE4CC5" w:rsidRPr="00FE4CC5" w:rsidRDefault="00FE4CC5"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47</w:t>
            </w:r>
          </w:p>
        </w:tc>
      </w:tr>
    </w:tbl>
    <w:p w14:paraId="234CE15B" w14:textId="7B7F3035" w:rsidR="00BE0014" w:rsidRDefault="00BE0014">
      <w:pPr>
        <w:bidi w:val="0"/>
        <w:spacing w:after="160" w:line="259" w:lineRule="auto"/>
        <w:jc w:val="left"/>
        <w:rPr>
          <w:b/>
          <w:bCs/>
          <w:sz w:val="44"/>
          <w:szCs w:val="48"/>
          <w14:glow w14:rad="228600">
            <w14:schemeClr w14:val="accent1">
              <w14:alpha w14:val="60000"/>
              <w14:satMod w14:val="175000"/>
            </w14:schemeClr>
          </w14:glow>
        </w:rPr>
      </w:pPr>
    </w:p>
    <w:p w14:paraId="576E242B" w14:textId="77777777"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lang w:bidi="ar-SY"/>
        </w:rPr>
        <w:lastRenderedPageBreak/>
        <mc:AlternateContent>
          <mc:Choice Requires="wpg">
            <w:drawing>
              <wp:inline distT="0" distB="0" distL="0" distR="0" wp14:anchorId="3DF1BF52" wp14:editId="7E45849A">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6379A260"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w14:anchorId="3DF1BF52"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6379A260"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14:paraId="4EC95BA1" w14:textId="77777777" w:rsidR="00D0278B" w:rsidRPr="00EC109D" w:rsidRDefault="00D0278B" w:rsidP="00D0278B">
      <w:pPr>
        <w:rPr>
          <w:rtl/>
        </w:rPr>
      </w:pPr>
      <w:r w:rsidRPr="00EC109D">
        <w:rPr>
          <w:rtl/>
        </w:rPr>
        <w:t>السلام عليكم ورحمة الله وبركاته</w:t>
      </w:r>
      <w:r>
        <w:rPr>
          <w:rFonts w:hint="cs"/>
          <w:rtl/>
        </w:rPr>
        <w:t>.</w:t>
      </w:r>
    </w:p>
    <w:p w14:paraId="1DCD0A87" w14:textId="24C6519E" w:rsidR="00D0278B" w:rsidRPr="00EC109D" w:rsidRDefault="00D0278B" w:rsidP="00D0278B">
      <w:pPr>
        <w:rPr>
          <w:rtl/>
        </w:rPr>
      </w:pPr>
      <w:r w:rsidRPr="00EC109D">
        <w:rPr>
          <w:rtl/>
        </w:rPr>
        <w:t>مرحباً بكم جميعاً في دورة "</w:t>
      </w:r>
      <w:hyperlink r:id="rId11" w:history="1">
        <w:r w:rsidRPr="00955AC5">
          <w:rPr>
            <w:rStyle w:val="Hyperlink"/>
            <w:rtl/>
          </w:rPr>
          <w:t>التطوير الوظيفي</w:t>
        </w:r>
      </w:hyperlink>
      <w:r w:rsidRPr="00EC109D">
        <w:rPr>
          <w:rtl/>
        </w:rPr>
        <w:t>"... رحلتنا معاً نحو بناء مسار مهني متميّز ومستدام.</w:t>
      </w:r>
    </w:p>
    <w:p w14:paraId="5E19AB1E" w14:textId="77777777" w:rsidR="00D0278B" w:rsidRPr="00EC109D" w:rsidRDefault="00D0278B" w:rsidP="00D0278B">
      <w:pPr>
        <w:rPr>
          <w:rtl/>
        </w:rPr>
      </w:pPr>
      <w:r w:rsidRPr="00EC109D">
        <w:rPr>
          <w:rtl/>
        </w:rPr>
        <w:t>في عالمنا المتسارع اليوم، لم يعد النجاح المهني يعتمد فقط على الشهادات العلمية أو الخبرات التراكمية، بل أصبح يتطلّب رؤية واضحة، وتخطيطاً استراتيجياً، ومهارات متجدّدة تواكب متطلّبات سوق العمل المتغيّرة. كما قال المفكّر الإداري جيم كولينز: "النجاح الحقيقي ليس في الوصول إلى القمّة، بل في التحسّن المستمر والتطوّر كل يوم."</w:t>
      </w:r>
    </w:p>
    <w:p w14:paraId="19C68215" w14:textId="77777777" w:rsidR="00D0278B" w:rsidRPr="00EC109D" w:rsidRDefault="00D0278B" w:rsidP="00D0278B">
      <w:pPr>
        <w:rPr>
          <w:rtl/>
        </w:rPr>
      </w:pPr>
      <w:r w:rsidRPr="00EC109D">
        <w:rPr>
          <w:rtl/>
        </w:rPr>
        <w:t>إنّنا نعيش في عصر وصفته دراسة حديثة لمنتدى الاقتصاد العالمي بـ "الثورة المهنية الرابعة"، حيث ستتغيّر طبيعة 65% من الوظائف خلال العقد القادم، وستظهر وظائف جديدة لم نكن نتخيّلها قبل سنوات قليلة. هذا الواقع يجعل من التطوير الوظيفي ليس خياراً بل ضرورة حتمية.</w:t>
      </w:r>
    </w:p>
    <w:p w14:paraId="6F790D7C" w14:textId="77777777" w:rsidR="00D0278B" w:rsidRPr="00EC109D" w:rsidRDefault="00D0278B" w:rsidP="00D0278B">
      <w:pPr>
        <w:rPr>
          <w:rtl/>
        </w:rPr>
      </w:pPr>
      <w:r w:rsidRPr="00EC109D">
        <w:rPr>
          <w:rtl/>
        </w:rPr>
        <w:t>في هذه الدورة، سنتعرّف معاً على أساسيات التطوير الوظيفي وأدواته الفعّالة. سنتعلّم كيف نحلّل واقعنا المهني الحالي، ونحدّد مسارنا المستقبلي، ونبني خطّة عمل واضحة المعالم تقودنا نحو تحقيق طموحاتنا المهنية. سنستكشف أيضاً أهم مهارات القرن الحادي والعشرين التي ستميّزنا في سوق العمل، وكيفية بناء علامتنا الشخصية المهنية التي تعكس قيمنا وتوجّهاتنا.</w:t>
      </w:r>
    </w:p>
    <w:p w14:paraId="12072E2F" w14:textId="77777777" w:rsidR="00D0278B" w:rsidRPr="00EC109D" w:rsidRDefault="00D0278B" w:rsidP="00D0278B">
      <w:pPr>
        <w:rPr>
          <w:rtl/>
        </w:rPr>
      </w:pPr>
      <w:r w:rsidRPr="00EC109D">
        <w:rPr>
          <w:rtl/>
        </w:rPr>
        <w:t>أهلاً بكم في رحلة التطوير الوظيفي... رحلة تبدأ بفهم الذات وتنتهي بتحقيق التميّز. وتذكّروا دائماً أنّ الاستثمار في تطوير الذات هو أفضل استثمار على الإطلاق، لأنّه الاستثمار الوحيد الذي لا يمكن لأحد أن ينتزعه منكم مهما كانت الظروف.</w:t>
      </w:r>
    </w:p>
    <w:p w14:paraId="20F4DC2B" w14:textId="67690013" w:rsidR="00E72206" w:rsidRPr="00D0278B" w:rsidRDefault="00D0278B" w:rsidP="00D0278B">
      <w:r w:rsidRPr="00EC109D">
        <w:rPr>
          <w:rtl/>
        </w:rPr>
        <w:t>قبل أن نبدأ في محتوى دورتنا، دعونا نتعرّف على بعضنا البعض من خلال نشاط تعاوني ممتع يساعدنا على كسر الحواجز وبناء جسور التواصل بيننا.</w:t>
      </w:r>
    </w:p>
    <w:p w14:paraId="503D3CE8" w14:textId="7B15F08E" w:rsidR="00BE0014" w:rsidRPr="00D0278B" w:rsidRDefault="00E72206" w:rsidP="00D0278B">
      <w:pPr>
        <w:spacing w:after="160" w:line="259" w:lineRule="auto"/>
        <w:jc w:val="center"/>
        <w:rPr>
          <w:rFonts w:ascii="Adobe Arabic" w:hAnsi="Adobe Arabic" w:cs="Adobe Arabic"/>
          <w:b/>
          <w:bCs/>
          <w:noProof/>
          <w:color w:val="002060"/>
          <w:sz w:val="40"/>
          <w:szCs w:val="40"/>
          <w:rtl/>
        </w:rPr>
      </w:pPr>
      <w:r>
        <w:rPr>
          <w:rFonts w:ascii="Adobe Arabic" w:hAnsi="Adobe Arabic" w:cs="Adobe Arabic"/>
          <w:b/>
          <w:bCs/>
          <w:noProof/>
          <w:color w:val="002060"/>
          <w:sz w:val="40"/>
          <w:szCs w:val="40"/>
        </w:rPr>
        <w:drawing>
          <wp:inline distT="0" distB="0" distL="0" distR="0" wp14:anchorId="4BFD03A7" wp14:editId="4481F350">
            <wp:extent cx="1431984" cy="143198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436149" cy="1436149"/>
                    </a:xfrm>
                    <a:prstGeom prst="rect">
                      <a:avLst/>
                    </a:prstGeom>
                    <a:noFill/>
                    <a:ln>
                      <a:noFill/>
                    </a:ln>
                  </pic:spPr>
                </pic:pic>
              </a:graphicData>
            </a:graphic>
          </wp:inline>
        </w:drawing>
      </w:r>
    </w:p>
    <w:p w14:paraId="58565F7B" w14:textId="77777777"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48600F24" wp14:editId="2831B212">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14:paraId="4653E207" w14:textId="76975D71"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 xml:space="preserve">دليل </w:t>
                              </w:r>
                              <w:r w:rsidR="0009673E">
                                <w:rPr>
                                  <w:rFonts w:ascii="Adobe Arabic" w:hAnsi="Adobe Arabic" w:cs="Adobe Arabic" w:hint="cs"/>
                                  <w:b/>
                                  <w:bCs/>
                                  <w:color w:val="2B5474"/>
                                  <w:kern w:val="24"/>
                                  <w:sz w:val="56"/>
                                  <w:szCs w:val="56"/>
                                  <w:rtl/>
                                  <w:lang w:bidi="ar-SY"/>
                                </w:rPr>
                                <w:t>الدورة</w:t>
                              </w:r>
                            </w:p>
                          </w:txbxContent>
                        </wps:txbx>
                        <wps:bodyPr wrap="square" rtlCol="0">
                          <a:noAutofit/>
                        </wps:bodyPr>
                      </wps:wsp>
                    </wpg:wgp>
                  </a:graphicData>
                </a:graphic>
              </wp:inline>
            </w:drawing>
          </mc:Choice>
          <mc:Fallback>
            <w:pict>
              <v:group w14:anchorId="48600F24"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fUBUs/ACAAC/&#10;CQAADgAAAAAAAAAAAAAAAAAuAgAAZHJzL2Uyb0RvYy54bWxQSwECLQAUAAYACAAAACEATRNt9d0A&#10;AAAEAQAADwAAAAAAAAAAAAAAAABKBQAAZHJzL2Rvd25yZXYueG1sUEsFBgAAAAAEAAQA8wAAAFQG&#10;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4653E207" w14:textId="76975D71" w:rsidR="00E72206" w:rsidRDefault="00E72206"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 xml:space="preserve">دليل </w:t>
                        </w:r>
                        <w:r w:rsidR="0009673E">
                          <w:rPr>
                            <w:rFonts w:ascii="Adobe Arabic" w:hAnsi="Adobe Arabic" w:cs="Adobe Arabic" w:hint="cs"/>
                            <w:b/>
                            <w:bCs/>
                            <w:color w:val="2B5474"/>
                            <w:kern w:val="24"/>
                            <w:sz w:val="56"/>
                            <w:szCs w:val="56"/>
                            <w:rtl/>
                            <w:lang w:bidi="ar-SY"/>
                          </w:rPr>
                          <w:t>الدورة</w:t>
                        </w:r>
                      </w:p>
                    </w:txbxContent>
                  </v:textbox>
                </v:shape>
                <w10:anchorlock/>
              </v:group>
            </w:pict>
          </mc:Fallback>
        </mc:AlternateContent>
      </w:r>
    </w:p>
    <w:p w14:paraId="516A3A8B" w14:textId="77777777" w:rsidR="009F3DB5" w:rsidRDefault="009F3DB5" w:rsidP="009F3DB5">
      <w:pPr>
        <w:spacing w:after="160" w:line="259" w:lineRule="auto"/>
        <w:jc w:val="left"/>
        <w:rPr>
          <w:rFonts w:ascii="Adobe Arabic" w:hAnsi="Adobe Arabic" w:cs="Adobe Arabic"/>
          <w:b/>
          <w:bCs/>
          <w:color w:val="168489"/>
          <w:sz w:val="44"/>
          <w:szCs w:val="48"/>
        </w:rPr>
      </w:pPr>
      <w:r w:rsidRPr="007D339B">
        <w:rPr>
          <w:rFonts w:ascii="Adobe Arabic" w:hAnsi="Adobe Arabic" w:cs="Adobe Arabic"/>
          <w:b/>
          <w:bCs/>
          <w:noProof/>
          <w:color w:val="168489"/>
          <w:sz w:val="44"/>
          <w:szCs w:val="48"/>
        </w:rPr>
        <w:drawing>
          <wp:anchor distT="0" distB="0" distL="114300" distR="114300" simplePos="0" relativeHeight="252843008" behindDoc="0" locked="0" layoutInCell="1" allowOverlap="1" wp14:anchorId="11E2D92B" wp14:editId="46B1FA9F">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13">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Pr="00E72206">
        <w:rPr>
          <w:rFonts w:ascii="Adobe Arabic" w:hAnsi="Adobe Arabic" w:cs="Adobe Arabic"/>
          <w:b/>
          <w:bCs/>
          <w:color w:val="168489"/>
          <w:sz w:val="44"/>
          <w:szCs w:val="48"/>
          <w:rtl/>
        </w:rPr>
        <w:t xml:space="preserve">اسم </w:t>
      </w:r>
      <w:r>
        <w:rPr>
          <w:rFonts w:ascii="Adobe Arabic" w:hAnsi="Adobe Arabic" w:cs="Adobe Arabic" w:hint="cs"/>
          <w:b/>
          <w:bCs/>
          <w:color w:val="168489"/>
          <w:sz w:val="44"/>
          <w:szCs w:val="48"/>
          <w:rtl/>
        </w:rPr>
        <w:t>الدورة</w:t>
      </w:r>
      <w:r w:rsidRPr="00E72206">
        <w:rPr>
          <w:rFonts w:ascii="Adobe Arabic" w:hAnsi="Adobe Arabic" w:cs="Adobe Arabic"/>
          <w:b/>
          <w:bCs/>
          <w:color w:val="168489"/>
          <w:sz w:val="44"/>
          <w:szCs w:val="48"/>
          <w:rtl/>
        </w:rPr>
        <w:t>:</w:t>
      </w:r>
    </w:p>
    <w:p w14:paraId="7354BAB6" w14:textId="77777777" w:rsidR="009F3DB5" w:rsidRPr="00955AC5" w:rsidRDefault="009F3DB5" w:rsidP="009F3DB5">
      <w:pPr>
        <w:spacing w:after="160" w:line="259" w:lineRule="auto"/>
        <w:jc w:val="left"/>
        <w:rPr>
          <w:rFonts w:ascii="Adobe Arabic" w:hAnsi="Adobe Arabic" w:cs="Adobe Arabic"/>
          <w:b/>
          <w:bCs/>
          <w:color w:val="168489"/>
          <w:sz w:val="16"/>
          <w:szCs w:val="16"/>
          <w:rtl/>
        </w:rPr>
      </w:pPr>
    </w:p>
    <w:p w14:paraId="31A6EE60" w14:textId="77777777" w:rsidR="009F3DB5" w:rsidRDefault="009F3DB5" w:rsidP="009F3DB5">
      <w:pPr>
        <w:shd w:val="clear" w:color="auto" w:fill="F2F2F2" w:themeFill="background1" w:themeFillShade="F2"/>
        <w:spacing w:after="160" w:line="259" w:lineRule="auto"/>
        <w:jc w:val="center"/>
        <w:rPr>
          <w:rFonts w:ascii="Adobe Arabic" w:hAnsi="Adobe Arabic" w:cs="Adobe Arabic"/>
          <w:b/>
          <w:bCs/>
          <w:color w:val="168489"/>
          <w:sz w:val="44"/>
          <w:szCs w:val="48"/>
          <w:rtl/>
        </w:rPr>
      </w:pPr>
      <w:r w:rsidRPr="009F3DB5">
        <w:rPr>
          <w:rFonts w:ascii="Adobe Arabic" w:hAnsi="Adobe Arabic" w:cs="Adobe Arabic"/>
          <w:b/>
          <w:bCs/>
          <w:color w:val="168489"/>
          <w:sz w:val="44"/>
          <w:szCs w:val="48"/>
          <w:rtl/>
        </w:rPr>
        <w:t>التطوير الوظيفي</w:t>
      </w:r>
      <w:r w:rsidRPr="007D339B">
        <w:rPr>
          <w:rFonts w:ascii="Adobe Arabic" w:hAnsi="Adobe Arabic" w:cs="Adobe Arabic"/>
          <w:b/>
          <w:bCs/>
          <w:color w:val="168489"/>
          <w:sz w:val="44"/>
          <w:szCs w:val="48"/>
        </w:rPr>
        <w:t xml:space="preserve"> </w:t>
      </w:r>
    </w:p>
    <w:p w14:paraId="54E808AC" w14:textId="021D1B24" w:rsidR="009F3DB5" w:rsidRPr="00722CCE" w:rsidRDefault="009F3DB5" w:rsidP="009F3DB5">
      <w:pPr>
        <w:spacing w:after="160" w:line="259" w:lineRule="auto"/>
        <w:jc w:val="center"/>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44032" behindDoc="0" locked="0" layoutInCell="1" allowOverlap="1" wp14:anchorId="34E881D9" wp14:editId="6E9CEEDC">
            <wp:simplePos x="0" y="0"/>
            <wp:positionH relativeFrom="column">
              <wp:posOffset>5166360</wp:posOffset>
            </wp:positionH>
            <wp:positionV relativeFrom="paragraph">
              <wp:posOffset>442595</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64A18DF1" w14:textId="77777777" w:rsidR="009F3DB5" w:rsidRDefault="009F3DB5" w:rsidP="009F3DB5">
      <w:pPr>
        <w:tabs>
          <w:tab w:val="left" w:pos="1627"/>
        </w:tabs>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Pr="00E72206">
        <w:rPr>
          <w:rFonts w:ascii="Adobe Arabic" w:hAnsi="Adobe Arabic" w:cs="Adobe Arabic" w:hint="cs"/>
          <w:b/>
          <w:bCs/>
          <w:color w:val="168489"/>
          <w:sz w:val="44"/>
          <w:szCs w:val="48"/>
          <w:rtl/>
        </w:rPr>
        <w:t xml:space="preserve">وصف </w:t>
      </w:r>
      <w:r>
        <w:rPr>
          <w:rFonts w:ascii="Adobe Arabic" w:hAnsi="Adobe Arabic" w:cs="Adobe Arabic" w:hint="cs"/>
          <w:b/>
          <w:bCs/>
          <w:color w:val="168489"/>
          <w:sz w:val="44"/>
          <w:szCs w:val="48"/>
          <w:rtl/>
        </w:rPr>
        <w:t>الدورة</w:t>
      </w:r>
      <w:r w:rsidRPr="00E72206">
        <w:rPr>
          <w:rFonts w:ascii="Adobe Arabic" w:hAnsi="Adobe Arabic" w:cs="Adobe Arabic" w:hint="cs"/>
          <w:b/>
          <w:bCs/>
          <w:color w:val="168489"/>
          <w:sz w:val="44"/>
          <w:szCs w:val="48"/>
          <w:rtl/>
        </w:rPr>
        <w:t>:</w:t>
      </w:r>
      <w:r>
        <w:rPr>
          <w:rFonts w:ascii="Adobe Arabic" w:hAnsi="Adobe Arabic" w:cs="Adobe Arabic"/>
          <w:b/>
          <w:bCs/>
          <w:color w:val="168489"/>
          <w:sz w:val="44"/>
          <w:szCs w:val="48"/>
          <w:rtl/>
        </w:rPr>
        <w:tab/>
      </w:r>
      <w:r>
        <w:rPr>
          <w:rFonts w:ascii="Adobe Arabic" w:hAnsi="Adobe Arabic" w:cs="Adobe Arabic"/>
          <w:b/>
          <w:bCs/>
          <w:color w:val="168489"/>
          <w:sz w:val="44"/>
          <w:szCs w:val="48"/>
          <w:rtl/>
        </w:rPr>
        <w:tab/>
      </w:r>
    </w:p>
    <w:p w14:paraId="239C8BEF" w14:textId="39EFA7E3" w:rsidR="009F3DB5" w:rsidRPr="009F3DB5" w:rsidRDefault="00955AC5" w:rsidP="009F3DB5">
      <w:pPr>
        <w:rPr>
          <w:rtl/>
        </w:rPr>
      </w:pPr>
      <w:r>
        <w:rPr>
          <w:rFonts w:hint="cs"/>
          <w:rtl/>
        </w:rPr>
        <w:t>دورة مكثفة تهدف</w:t>
      </w:r>
      <w:r w:rsidR="009F3DB5" w:rsidRPr="009F3DB5">
        <w:rPr>
          <w:rtl/>
        </w:rPr>
        <w:t xml:space="preserve"> إلى تمكين المشاركين من رسم خرائط مستقبلهم المهني عبر أدوات التقييم الذاتي والتخطيط الاستراتيجي، لتحويل المسار الوظيفي من مجرد وظيفة روتينية إلى رحلة نمو مستمر.</w:t>
      </w:r>
    </w:p>
    <w:p w14:paraId="3DDBE2D8" w14:textId="77777777" w:rsidR="009F3DB5" w:rsidRDefault="009F3DB5" w:rsidP="009F3DB5">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45056" behindDoc="0" locked="0" layoutInCell="1" allowOverlap="1" wp14:anchorId="28BBD782" wp14:editId="61FAD3D1">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379A3C6E" w14:textId="77777777" w:rsidR="009F3DB5" w:rsidRDefault="009F3DB5" w:rsidP="009F3DB5">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الدورة:</w:t>
      </w:r>
    </w:p>
    <w:p w14:paraId="753E52C5" w14:textId="77777777" w:rsidR="009F3DB5" w:rsidRPr="009F3DB5" w:rsidRDefault="009F3DB5" w:rsidP="009F3DB5">
      <w:pPr>
        <w:rPr>
          <w:rtl/>
        </w:rPr>
      </w:pPr>
      <w:r w:rsidRPr="009F3DB5">
        <w:rPr>
          <w:rtl/>
        </w:rPr>
        <w:t xml:space="preserve">  مواكبة التغيرات المتسارعة في بيئة العمل الحديثة ومتطلباتها المتجددة.</w:t>
      </w:r>
    </w:p>
    <w:p w14:paraId="72FA3AB6" w14:textId="77777777" w:rsidR="009F3DB5" w:rsidRPr="009F3DB5" w:rsidRDefault="009F3DB5" w:rsidP="009F3DB5">
      <w:pPr>
        <w:rPr>
          <w:rtl/>
        </w:rPr>
      </w:pPr>
      <w:r w:rsidRPr="009F3DB5">
        <w:rPr>
          <w:rtl/>
        </w:rPr>
        <w:t xml:space="preserve">  تقليص الفجوة بين المؤهلات الحالية وطموحات الترقية أو تغيير المسار.</w:t>
      </w:r>
    </w:p>
    <w:p w14:paraId="04AB4EBC" w14:textId="77777777" w:rsidR="009F3DB5" w:rsidRPr="009F3DB5" w:rsidRDefault="009F3DB5" w:rsidP="009F3DB5">
      <w:pPr>
        <w:rPr>
          <w:rtl/>
        </w:rPr>
      </w:pPr>
      <w:r w:rsidRPr="009F3DB5">
        <w:rPr>
          <w:rtl/>
        </w:rPr>
        <w:t xml:space="preserve">  تحديد المعوقات المهنية ووضع استراتيجيات عملية للتغلب عليها.</w:t>
      </w:r>
    </w:p>
    <w:p w14:paraId="3AF82417" w14:textId="77777777" w:rsidR="009F3DB5" w:rsidRPr="009F3DB5" w:rsidRDefault="009F3DB5" w:rsidP="009F3DB5">
      <w:pPr>
        <w:rPr>
          <w:rtl/>
        </w:rPr>
      </w:pPr>
      <w:r w:rsidRPr="009F3DB5">
        <w:rPr>
          <w:rtl/>
        </w:rPr>
        <w:t xml:space="preserve">  تعزيز قيمة الموظف التنافسية في سوق العمل من خلال التعلم المهني المستمر.</w:t>
      </w:r>
    </w:p>
    <w:p w14:paraId="17B9DB77" w14:textId="77777777" w:rsidR="009F3DB5" w:rsidRDefault="009F3DB5" w:rsidP="009F3DB5">
      <w:pPr>
        <w:spacing w:after="160" w:line="259" w:lineRule="auto"/>
        <w:jc w:val="left"/>
        <w:rPr>
          <w:rFonts w:ascii="Adobe Arabic" w:hAnsi="Adobe Arabic" w:cs="Adobe Arabic"/>
          <w:b/>
          <w:bCs/>
          <w:color w:val="168489"/>
          <w:sz w:val="44"/>
          <w:szCs w:val="48"/>
          <w:rtl/>
        </w:rPr>
      </w:pPr>
    </w:p>
    <w:p w14:paraId="502514DC" w14:textId="77777777" w:rsidR="009F3DB5" w:rsidRDefault="009F3DB5" w:rsidP="009F3DB5">
      <w:pPr>
        <w:keepNext/>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46080" behindDoc="0" locked="0" layoutInCell="1" allowOverlap="1" wp14:anchorId="5494AE7E" wp14:editId="66F705C4">
            <wp:simplePos x="0" y="0"/>
            <wp:positionH relativeFrom="margin">
              <wp:posOffset>5290185</wp:posOffset>
            </wp:positionH>
            <wp:positionV relativeFrom="paragraph">
              <wp:posOffset>29</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6"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14:paraId="35B85BDE" w14:textId="77777777" w:rsidR="009F3DB5" w:rsidRPr="009F3DB5" w:rsidRDefault="009F3DB5" w:rsidP="009F3DB5">
      <w:pPr>
        <w:rPr>
          <w:rtl/>
        </w:rPr>
      </w:pPr>
      <w:r w:rsidRPr="009F3DB5">
        <w:rPr>
          <w:rtl/>
        </w:rPr>
        <w:t>تمكين المشاركين من فهم مسارات التطوير الوظيفي واكتساب المهارات اللازمة للتخطيط لمستقبلهم المهني وتحسين فرص النمو والترقي المؤسسي.</w:t>
      </w:r>
    </w:p>
    <w:p w14:paraId="24F9B849" w14:textId="77777777" w:rsidR="009F3DB5" w:rsidRDefault="009F3DB5" w:rsidP="009F3DB5">
      <w:pPr>
        <w:spacing w:after="160" w:line="259" w:lineRule="auto"/>
        <w:jc w:val="left"/>
        <w:rPr>
          <w:rFonts w:ascii="Adobe Arabic" w:hAnsi="Adobe Arabic" w:cs="Adobe Arabic"/>
          <w:b/>
          <w:bCs/>
          <w:color w:val="168489"/>
          <w:sz w:val="44"/>
          <w:szCs w:val="48"/>
          <w:rtl/>
        </w:rPr>
      </w:pPr>
    </w:p>
    <w:p w14:paraId="6A47326E" w14:textId="77777777" w:rsidR="009F3DB5" w:rsidRDefault="009F3DB5" w:rsidP="009F3DB5">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47104" behindDoc="0" locked="0" layoutInCell="1" allowOverlap="1" wp14:anchorId="2DA522EB" wp14:editId="33396EBC">
            <wp:simplePos x="0" y="0"/>
            <wp:positionH relativeFrom="column">
              <wp:posOffset>5320665</wp:posOffset>
            </wp:positionH>
            <wp:positionV relativeFrom="paragraph">
              <wp:posOffset>-88</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14:paraId="63965C41" w14:textId="77777777" w:rsidR="009F3DB5" w:rsidRPr="009F3DB5" w:rsidRDefault="009F3DB5" w:rsidP="009F3DB5">
      <w:pPr>
        <w:rPr>
          <w:rtl/>
        </w:rPr>
      </w:pPr>
      <w:r w:rsidRPr="009F3DB5">
        <w:rPr>
          <w:rtl/>
        </w:rPr>
        <w:t>1. تعريف المشاركين بمفهوم التطوير الوظيفي وأهميته في البيئة المهنية.</w:t>
      </w:r>
    </w:p>
    <w:p w14:paraId="1A5E270C" w14:textId="77777777" w:rsidR="009F3DB5" w:rsidRPr="009F3DB5" w:rsidRDefault="009F3DB5" w:rsidP="009F3DB5">
      <w:pPr>
        <w:rPr>
          <w:rtl/>
        </w:rPr>
      </w:pPr>
      <w:r w:rsidRPr="009F3DB5">
        <w:rPr>
          <w:rtl/>
        </w:rPr>
        <w:lastRenderedPageBreak/>
        <w:t xml:space="preserve"> 2. تمكين المشاركين من تقييم وضعهم المهني الحالي باستخدام أدوات التحليل الذاتي.</w:t>
      </w:r>
    </w:p>
    <w:p w14:paraId="290CAD62" w14:textId="77777777" w:rsidR="009F3DB5" w:rsidRPr="009F3DB5" w:rsidRDefault="009F3DB5" w:rsidP="009F3DB5">
      <w:pPr>
        <w:rPr>
          <w:rtl/>
        </w:rPr>
      </w:pPr>
      <w:r w:rsidRPr="009F3DB5">
        <w:rPr>
          <w:rtl/>
        </w:rPr>
        <w:t xml:space="preserve"> 3. تنمية مهارات التخطيط الفعال للمسار الوظيفي وصياغة الأهداف الواقعية.</w:t>
      </w:r>
    </w:p>
    <w:p w14:paraId="66646104" w14:textId="77777777" w:rsidR="009F3DB5" w:rsidRPr="004C61FC" w:rsidRDefault="009F3DB5" w:rsidP="009F3DB5">
      <w:pPr>
        <w:rPr>
          <w:rFonts w:ascii="Sakkal Majalla" w:hAnsi="Sakkal Majalla"/>
          <w:sz w:val="32"/>
          <w:szCs w:val="32"/>
          <w:rtl/>
        </w:rPr>
      </w:pPr>
      <w:r w:rsidRPr="009F3DB5">
        <w:rPr>
          <w:rtl/>
        </w:rPr>
        <w:t xml:space="preserve"> 4. إكساب المشاركين مهارات تطوير الذات وتحسين الأداء الوظيفي المستدام</w:t>
      </w:r>
      <w:r w:rsidRPr="004C61FC">
        <w:rPr>
          <w:rFonts w:ascii="Sakkal Majalla" w:hAnsi="Sakkal Majalla"/>
          <w:sz w:val="32"/>
          <w:szCs w:val="32"/>
          <w:rtl/>
        </w:rPr>
        <w:t>.</w:t>
      </w:r>
    </w:p>
    <w:p w14:paraId="33EABD2E" w14:textId="77777777" w:rsidR="009F3DB5" w:rsidRPr="009F3DB5" w:rsidRDefault="009F3DB5" w:rsidP="009F3DB5">
      <w:pPr>
        <w:rPr>
          <w:rtl/>
        </w:rPr>
      </w:pPr>
      <w:r w:rsidRPr="009F3DB5">
        <w:rPr>
          <w:rtl/>
        </w:rPr>
        <w:t xml:space="preserve"> 5. تزويد المشاركين باستراتيجيات التميز الوظيفي لزيادة فرص الترقية.</w:t>
      </w:r>
    </w:p>
    <w:p w14:paraId="538E2338" w14:textId="77777777" w:rsidR="009F3DB5" w:rsidRDefault="009F3DB5" w:rsidP="009F3DB5">
      <w:pPr>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48128" behindDoc="0" locked="0" layoutInCell="1" allowOverlap="1" wp14:anchorId="3D59E236" wp14:editId="3C480922">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0EEA0DB0" w14:textId="77777777" w:rsidR="009F3DB5" w:rsidRDefault="009F3DB5" w:rsidP="009F3DB5">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14:paraId="3098425B" w14:textId="77777777" w:rsidR="009F3DB5" w:rsidRPr="009F3DB5" w:rsidRDefault="009F3DB5" w:rsidP="009F3DB5">
      <w:pPr>
        <w:rPr>
          <w:rtl/>
        </w:rPr>
      </w:pPr>
      <w:r w:rsidRPr="009F3DB5">
        <w:rPr>
          <w:rtl/>
        </w:rPr>
        <w:t xml:space="preserve">  الموظفون في مختلف المستويات الإدارية والوظيفية.</w:t>
      </w:r>
    </w:p>
    <w:p w14:paraId="5C367061" w14:textId="77777777" w:rsidR="009F3DB5" w:rsidRPr="009F3DB5" w:rsidRDefault="009F3DB5" w:rsidP="009F3DB5">
      <w:pPr>
        <w:rPr>
          <w:rtl/>
        </w:rPr>
      </w:pPr>
      <w:r w:rsidRPr="009F3DB5">
        <w:rPr>
          <w:rtl/>
        </w:rPr>
        <w:t xml:space="preserve">  حديثو التخرج الطامحون لبناء مسار مهني واعد.</w:t>
      </w:r>
    </w:p>
    <w:p w14:paraId="2F82127B" w14:textId="77777777" w:rsidR="009F3DB5" w:rsidRPr="009F3DB5" w:rsidRDefault="009F3DB5" w:rsidP="009F3DB5">
      <w:pPr>
        <w:rPr>
          <w:rtl/>
        </w:rPr>
      </w:pPr>
      <w:r w:rsidRPr="009F3DB5">
        <w:rPr>
          <w:rtl/>
        </w:rPr>
        <w:t xml:space="preserve">  الموظفون الراغبون في الترقية أو تغيير مسارهم المهني (</w:t>
      </w:r>
      <w:r w:rsidRPr="009F3DB5">
        <w:t>Career Shift</w:t>
      </w:r>
      <w:r w:rsidRPr="009F3DB5">
        <w:rPr>
          <w:rtl/>
        </w:rPr>
        <w:t>).</w:t>
      </w:r>
    </w:p>
    <w:p w14:paraId="2C0BB8F9" w14:textId="77777777" w:rsidR="009F3DB5" w:rsidRDefault="009F3DB5" w:rsidP="009F3DB5">
      <w:pPr>
        <w:rPr>
          <w:rtl/>
        </w:rPr>
      </w:pPr>
      <w:r w:rsidRPr="009F3DB5">
        <w:rPr>
          <w:rtl/>
        </w:rPr>
        <w:t xml:space="preserve">  المشرفون والمدراء الراغبون في تطوير كفاءة فرق عملهم.</w:t>
      </w:r>
    </w:p>
    <w:p w14:paraId="01E262CE" w14:textId="77777777" w:rsidR="009F3DB5" w:rsidRPr="009F3DB5" w:rsidRDefault="009F3DB5" w:rsidP="009F3DB5">
      <w:pPr>
        <w:rPr>
          <w:rtl/>
        </w:rPr>
      </w:pPr>
    </w:p>
    <w:p w14:paraId="489CFD52" w14:textId="77777777" w:rsidR="009F3DB5" w:rsidRPr="00735B07" w:rsidRDefault="009F3DB5" w:rsidP="009F3DB5">
      <w:pPr>
        <w:spacing w:after="160" w:line="259" w:lineRule="auto"/>
        <w:jc w:val="left"/>
        <w:rPr>
          <w:rFonts w:ascii="Adobe Arabic" w:hAnsi="Adobe Arabic" w:cs="Adobe Arabic"/>
          <w:b/>
          <w:bCs/>
          <w:color w:val="168489"/>
          <w:sz w:val="44"/>
          <w:szCs w:val="48"/>
          <w:rtl/>
        </w:rPr>
      </w:pPr>
      <w:r>
        <w:rPr>
          <w:noProof/>
        </w:rPr>
        <w:drawing>
          <wp:anchor distT="0" distB="0" distL="114300" distR="114300" simplePos="0" relativeHeight="252851200" behindDoc="0" locked="0" layoutInCell="1" allowOverlap="1" wp14:anchorId="32933D30" wp14:editId="10929214">
            <wp:simplePos x="0" y="0"/>
            <wp:positionH relativeFrom="margin">
              <wp:align>right</wp:align>
            </wp:positionH>
            <wp:positionV relativeFrom="paragraph">
              <wp:posOffset>5715</wp:posOffset>
            </wp:positionV>
            <wp:extent cx="457200" cy="457200"/>
            <wp:effectExtent l="0" t="0" r="0" b="0"/>
            <wp:wrapSquare wrapText="bothSides"/>
            <wp:docPr id="1608693945" name="Picture 1608693945" descr="It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teration "/>
                    <pic:cNvPicPr>
                      <a:picLocks noChangeAspect="1" noChangeArrowheads="1"/>
                    </pic:cNvPicPr>
                  </pic:nvPicPr>
                  <pic:blipFill>
                    <a:blip r:embed="rId19"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35B07">
        <w:rPr>
          <w:rFonts w:ascii="Adobe Arabic" w:hAnsi="Adobe Arabic" w:cs="Adobe Arabic"/>
          <w:b/>
          <w:bCs/>
          <w:color w:val="168489"/>
          <w:sz w:val="44"/>
          <w:szCs w:val="48"/>
          <w:rtl/>
        </w:rPr>
        <w:t>منهجية التدريب</w:t>
      </w:r>
      <w:r>
        <w:rPr>
          <w:rFonts w:ascii="Adobe Arabic" w:hAnsi="Adobe Arabic" w:cs="Adobe Arabic" w:hint="cs"/>
          <w:b/>
          <w:bCs/>
          <w:color w:val="168489"/>
          <w:sz w:val="44"/>
          <w:szCs w:val="48"/>
          <w:rtl/>
        </w:rPr>
        <w:t>:</w:t>
      </w:r>
    </w:p>
    <w:p w14:paraId="49AEFE3E" w14:textId="77777777" w:rsidR="009F3DB5" w:rsidRDefault="009F3DB5" w:rsidP="009F3DB5">
      <w:pPr>
        <w:rPr>
          <w:rtl/>
        </w:rPr>
      </w:pPr>
    </w:p>
    <w:p w14:paraId="0FB624E6" w14:textId="0A4E786B" w:rsidR="009F3DB5" w:rsidRPr="009F3DB5" w:rsidRDefault="00955AC5" w:rsidP="009F3DB5">
      <w:pPr>
        <w:rPr>
          <w:rtl/>
        </w:rPr>
      </w:pPr>
      <w:hyperlink r:id="rId20" w:history="1">
        <w:r w:rsidR="009F3DB5" w:rsidRPr="00955AC5">
          <w:rPr>
            <w:rStyle w:val="Hyperlink"/>
            <w:rtl/>
          </w:rPr>
          <w:t>تعتمد الدورة على نهج تشاركي تفاعلي يدمج بين الجوانب النظرية والتطبيقية من خلال:</w:t>
        </w:r>
      </w:hyperlink>
    </w:p>
    <w:p w14:paraId="59B24A1E" w14:textId="77777777" w:rsidR="009F3DB5" w:rsidRPr="009F3DB5" w:rsidRDefault="009F3DB5" w:rsidP="009F3DB5">
      <w:pPr>
        <w:rPr>
          <w:rtl/>
        </w:rPr>
      </w:pPr>
      <w:r w:rsidRPr="009F3DB5">
        <w:rPr>
          <w:rtl/>
        </w:rPr>
        <w:t xml:space="preserve">  عصف ذهني وتخيل استشرافي: لتحفيز التفكير في المستقبل المهني.</w:t>
      </w:r>
    </w:p>
    <w:p w14:paraId="27D25471" w14:textId="77777777" w:rsidR="009F3DB5" w:rsidRPr="009F3DB5" w:rsidRDefault="009F3DB5" w:rsidP="009F3DB5">
      <w:pPr>
        <w:rPr>
          <w:rtl/>
        </w:rPr>
      </w:pPr>
      <w:r w:rsidRPr="009F3DB5">
        <w:rPr>
          <w:rtl/>
        </w:rPr>
        <w:t xml:space="preserve">  تحليل الحالات الدراسية: باستخدام أداة (</w:t>
      </w:r>
      <w:r w:rsidRPr="009F3DB5">
        <w:t>SWOT</w:t>
      </w:r>
      <w:r w:rsidRPr="009F3DB5">
        <w:rPr>
          <w:rtl/>
        </w:rPr>
        <w:t>) لتحليل نقاط القوة والفرص.</w:t>
      </w:r>
    </w:p>
    <w:p w14:paraId="4AFE29F9" w14:textId="77777777" w:rsidR="009F3DB5" w:rsidRPr="009F3DB5" w:rsidRDefault="009F3DB5" w:rsidP="009F3DB5">
      <w:pPr>
        <w:rPr>
          <w:rtl/>
        </w:rPr>
      </w:pPr>
      <w:r w:rsidRPr="009F3DB5">
        <w:rPr>
          <w:rtl/>
        </w:rPr>
        <w:t xml:space="preserve">  التعلم بالأقران (</w:t>
      </w:r>
      <w:r w:rsidRPr="009F3DB5">
        <w:t>Peer Coaching</w:t>
      </w:r>
      <w:r w:rsidRPr="009F3DB5">
        <w:rPr>
          <w:rtl/>
        </w:rPr>
        <w:t>): لتبادل الخبرات وتقديم التغذية الراجعة.</w:t>
      </w:r>
    </w:p>
    <w:p w14:paraId="139D14C5" w14:textId="77777777" w:rsidR="009F3DB5" w:rsidRPr="009F3DB5" w:rsidRDefault="009F3DB5" w:rsidP="009F3DB5">
      <w:pPr>
        <w:rPr>
          <w:rtl/>
        </w:rPr>
      </w:pPr>
      <w:r w:rsidRPr="009F3DB5">
        <w:rPr>
          <w:rtl/>
        </w:rPr>
        <w:t xml:space="preserve">  التمارين التطبيقية: بناء "خارطة الكنز المهني" وإعداد خطة تطوير شخصية.</w:t>
      </w:r>
    </w:p>
    <w:p w14:paraId="526C5AAB" w14:textId="77777777" w:rsidR="009F3DB5" w:rsidRDefault="009F3DB5" w:rsidP="009F3DB5">
      <w:pPr>
        <w:rPr>
          <w:rtl/>
        </w:rPr>
      </w:pPr>
    </w:p>
    <w:p w14:paraId="09DFCB75" w14:textId="77777777" w:rsidR="009F3DB5" w:rsidRPr="006B2A31" w:rsidRDefault="009F3DB5" w:rsidP="009F3DB5">
      <w:pPr>
        <w:rPr>
          <w:rtl/>
        </w:rPr>
      </w:pPr>
    </w:p>
    <w:p w14:paraId="37F03461" w14:textId="77777777" w:rsidR="009F3DB5" w:rsidRPr="00A57734" w:rsidRDefault="009F3DB5" w:rsidP="009F3DB5">
      <w:pPr>
        <w:spacing w:after="160" w:line="259" w:lineRule="auto"/>
        <w:jc w:val="left"/>
        <w:rPr>
          <w:rFonts w:ascii="Adobe Arabic" w:hAnsi="Adobe Arabic" w:cs="Adobe Arabic"/>
          <w:b/>
          <w:bCs/>
          <w:color w:val="168489"/>
          <w:sz w:val="44"/>
          <w:szCs w:val="48"/>
          <w:rtl/>
        </w:rPr>
      </w:pPr>
      <w:r>
        <w:rPr>
          <w:noProof/>
        </w:rPr>
        <w:drawing>
          <wp:anchor distT="0" distB="0" distL="114300" distR="114300" simplePos="0" relativeHeight="252850176" behindDoc="0" locked="0" layoutInCell="1" allowOverlap="1" wp14:anchorId="53BA2699" wp14:editId="2767A7C8">
            <wp:simplePos x="0" y="0"/>
            <wp:positionH relativeFrom="margin">
              <wp:align>right</wp:align>
            </wp:positionH>
            <wp:positionV relativeFrom="paragraph">
              <wp:posOffset>0</wp:posOffset>
            </wp:positionV>
            <wp:extent cx="593725" cy="593725"/>
            <wp:effectExtent l="0" t="0" r="0" b="0"/>
            <wp:wrapSquare wrapText="bothSides"/>
            <wp:docPr id="1608693947" name="Picture 1608693947" descr="Outp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Output "/>
                    <pic:cNvPicPr>
                      <a:picLocks noChangeAspect="1" noChangeArrowheads="1"/>
                    </pic:cNvPicPr>
                  </pic:nvPicPr>
                  <pic:blipFill>
                    <a:blip r:embed="rId21">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93725" cy="593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57734">
        <w:rPr>
          <w:rFonts w:ascii="Adobe Arabic" w:hAnsi="Adobe Arabic" w:cs="Adobe Arabic"/>
          <w:b/>
          <w:bCs/>
          <w:color w:val="168489"/>
          <w:sz w:val="44"/>
          <w:szCs w:val="48"/>
          <w:rtl/>
        </w:rPr>
        <w:t>نواتج التعلم</w:t>
      </w:r>
      <w:r>
        <w:rPr>
          <w:rFonts w:ascii="Adobe Arabic" w:hAnsi="Adobe Arabic" w:cs="Adobe Arabic" w:hint="cs"/>
          <w:b/>
          <w:bCs/>
          <w:color w:val="168489"/>
          <w:sz w:val="44"/>
          <w:szCs w:val="48"/>
          <w:rtl/>
        </w:rPr>
        <w:t>:</w:t>
      </w:r>
    </w:p>
    <w:p w14:paraId="1516347F" w14:textId="77777777" w:rsidR="009F3DB5" w:rsidRDefault="009F3DB5" w:rsidP="009F3DB5">
      <w:pPr>
        <w:jc w:val="lowKashida"/>
        <w:rPr>
          <w:rFonts w:ascii="Sakkal Majalla" w:hAnsi="Sakkal Majalla"/>
          <w:sz w:val="32"/>
          <w:szCs w:val="32"/>
          <w:rtl/>
        </w:rPr>
      </w:pPr>
    </w:p>
    <w:p w14:paraId="0FE8BC03" w14:textId="77777777" w:rsidR="009F3DB5" w:rsidRPr="00C43726" w:rsidRDefault="009F3DB5" w:rsidP="009F3DB5">
      <w:pPr>
        <w:pStyle w:val="ad"/>
        <w:rPr>
          <w:b w:val="0"/>
          <w:bCs/>
          <w:color w:val="168489"/>
          <w:rtl/>
          <w:lang w:bidi="ar-SY"/>
        </w:rPr>
      </w:pPr>
      <w:r w:rsidRPr="00C43726">
        <w:rPr>
          <w:b w:val="0"/>
          <w:bCs/>
          <w:color w:val="168489"/>
          <w:rtl/>
          <w:lang w:bidi="ar-SY"/>
        </w:rPr>
        <w:t>1. الفهم والمعرفة</w:t>
      </w:r>
    </w:p>
    <w:p w14:paraId="726A9371" w14:textId="77777777" w:rsidR="009F3DB5" w:rsidRPr="009F3DB5" w:rsidRDefault="009F3DB5" w:rsidP="009F3DB5">
      <w:pPr>
        <w:rPr>
          <w:rtl/>
        </w:rPr>
      </w:pPr>
      <w:r w:rsidRPr="009F3DB5">
        <w:rPr>
          <w:rtl/>
        </w:rPr>
        <w:t>التفرقة بدقة بين مفهوم الوظيفة والمسار المهني والتخطيط الوظيفي.</w:t>
      </w:r>
    </w:p>
    <w:p w14:paraId="7DA74B89" w14:textId="77777777" w:rsidR="009F3DB5" w:rsidRPr="009F3DB5" w:rsidRDefault="009F3DB5" w:rsidP="009F3DB5">
      <w:pPr>
        <w:rPr>
          <w:rtl/>
        </w:rPr>
      </w:pPr>
      <w:r w:rsidRPr="009F3DB5">
        <w:rPr>
          <w:rtl/>
        </w:rPr>
        <w:lastRenderedPageBreak/>
        <w:t xml:space="preserve">  تحديد معوقات التطور الوظيفي الشائعة في بيئة العمل.</w:t>
      </w:r>
    </w:p>
    <w:p w14:paraId="1609BFC8" w14:textId="77777777" w:rsidR="009F3DB5" w:rsidRPr="009F3DB5" w:rsidRDefault="009F3DB5" w:rsidP="009F3DB5">
      <w:pPr>
        <w:rPr>
          <w:rtl/>
        </w:rPr>
      </w:pPr>
      <w:r w:rsidRPr="009F3DB5">
        <w:rPr>
          <w:rtl/>
        </w:rPr>
        <w:t xml:space="preserve">  استيعاب أسس التخطيط الفعال للمسار المهني على المدى الطويل.</w:t>
      </w:r>
    </w:p>
    <w:p w14:paraId="7FB5A1CB" w14:textId="77777777" w:rsidR="009F3DB5" w:rsidRPr="00C43726" w:rsidRDefault="009F3DB5" w:rsidP="009F3DB5">
      <w:pPr>
        <w:pStyle w:val="ad"/>
        <w:rPr>
          <w:b w:val="0"/>
          <w:bCs/>
          <w:color w:val="168489"/>
          <w:rtl/>
        </w:rPr>
      </w:pPr>
    </w:p>
    <w:p w14:paraId="760CF2C3" w14:textId="77777777" w:rsidR="009F3DB5" w:rsidRPr="00C43726" w:rsidRDefault="009F3DB5" w:rsidP="009F3DB5">
      <w:pPr>
        <w:pStyle w:val="ad"/>
        <w:rPr>
          <w:b w:val="0"/>
          <w:bCs/>
          <w:color w:val="168489"/>
          <w:rtl/>
          <w:lang w:bidi="ar-SY"/>
        </w:rPr>
      </w:pPr>
      <w:r w:rsidRPr="00C43726">
        <w:rPr>
          <w:b w:val="0"/>
          <w:bCs/>
          <w:color w:val="168489"/>
          <w:rtl/>
          <w:lang w:bidi="ar-SY"/>
        </w:rPr>
        <w:t>2. المهارات العملية</w:t>
      </w:r>
    </w:p>
    <w:p w14:paraId="6D0F9A53" w14:textId="77777777" w:rsidR="009F3DB5" w:rsidRPr="009F3DB5" w:rsidRDefault="009F3DB5" w:rsidP="009F3DB5">
      <w:pPr>
        <w:rPr>
          <w:rtl/>
        </w:rPr>
      </w:pPr>
      <w:r w:rsidRPr="009F3DB5">
        <w:rPr>
          <w:rtl/>
        </w:rPr>
        <w:t xml:space="preserve">  تطبيق أداة (</w:t>
      </w:r>
      <w:r w:rsidRPr="009F3DB5">
        <w:t>SWOT</w:t>
      </w:r>
      <w:r w:rsidRPr="009F3DB5">
        <w:rPr>
          <w:rtl/>
        </w:rPr>
        <w:t>) لتحليل الواقع المهني الشخصي وتحديد نقاط التحسين.</w:t>
      </w:r>
    </w:p>
    <w:p w14:paraId="0AA04AAE" w14:textId="77777777" w:rsidR="009F3DB5" w:rsidRPr="009F3DB5" w:rsidRDefault="009F3DB5" w:rsidP="009F3DB5">
      <w:pPr>
        <w:rPr>
          <w:rtl/>
        </w:rPr>
      </w:pPr>
      <w:r w:rsidRPr="009F3DB5">
        <w:rPr>
          <w:rtl/>
        </w:rPr>
        <w:t xml:space="preserve">  صياغة أهداف مهنية (قصيرة، متوسطة، وطويلة المدى) بطريقة احترافية.</w:t>
      </w:r>
    </w:p>
    <w:p w14:paraId="425DB7AC" w14:textId="77777777" w:rsidR="009F3DB5" w:rsidRPr="009F3DB5" w:rsidRDefault="009F3DB5" w:rsidP="009F3DB5">
      <w:pPr>
        <w:rPr>
          <w:rtl/>
        </w:rPr>
      </w:pPr>
      <w:r w:rsidRPr="009F3DB5">
        <w:rPr>
          <w:rtl/>
        </w:rPr>
        <w:t xml:space="preserve">  بناء خطة تطوير وظيفي شخصية قابلة للتطبيق والقياس.</w:t>
      </w:r>
    </w:p>
    <w:p w14:paraId="6BA581B8" w14:textId="77777777" w:rsidR="009F3DB5" w:rsidRPr="00C43726" w:rsidRDefault="009F3DB5" w:rsidP="009F3DB5">
      <w:pPr>
        <w:pStyle w:val="ad"/>
        <w:rPr>
          <w:b w:val="0"/>
          <w:bCs/>
          <w:color w:val="168489"/>
          <w:rtl/>
        </w:rPr>
      </w:pPr>
    </w:p>
    <w:p w14:paraId="476E4DA7" w14:textId="77777777" w:rsidR="009F3DB5" w:rsidRPr="00C43726" w:rsidRDefault="009F3DB5" w:rsidP="009F3DB5">
      <w:pPr>
        <w:pStyle w:val="ad"/>
        <w:rPr>
          <w:b w:val="0"/>
          <w:bCs/>
          <w:color w:val="168489"/>
          <w:rtl/>
          <w:lang w:bidi="ar-SY"/>
        </w:rPr>
      </w:pPr>
      <w:r w:rsidRPr="00C43726">
        <w:rPr>
          <w:b w:val="0"/>
          <w:bCs/>
          <w:color w:val="168489"/>
          <w:rtl/>
          <w:lang w:bidi="ar-SY"/>
        </w:rPr>
        <w:t>3. الكفايات المهنية</w:t>
      </w:r>
    </w:p>
    <w:p w14:paraId="79221596" w14:textId="77777777" w:rsidR="009F3DB5" w:rsidRPr="009F3DB5" w:rsidRDefault="009F3DB5" w:rsidP="009F3DB5">
      <w:pPr>
        <w:rPr>
          <w:rtl/>
        </w:rPr>
      </w:pPr>
      <w:r w:rsidRPr="009F3DB5">
        <w:rPr>
          <w:rtl/>
        </w:rPr>
        <w:t xml:space="preserve">  إدارة الذات نحو التعلم المهني المستمر والتميز في الأداء.</w:t>
      </w:r>
    </w:p>
    <w:p w14:paraId="2BA30511" w14:textId="77777777" w:rsidR="009F3DB5" w:rsidRPr="009F3DB5" w:rsidRDefault="009F3DB5" w:rsidP="009F3DB5">
      <w:pPr>
        <w:rPr>
          <w:rtl/>
        </w:rPr>
      </w:pPr>
      <w:r w:rsidRPr="009F3DB5">
        <w:rPr>
          <w:rtl/>
        </w:rPr>
        <w:t xml:space="preserve">  تقديم استشارات مهنية وتغذية راجعة بناءة للزملاء في بيئة العمل.</w:t>
      </w:r>
    </w:p>
    <w:p w14:paraId="28063478" w14:textId="77777777" w:rsidR="009F3DB5" w:rsidRPr="009F3DB5" w:rsidRDefault="009F3DB5" w:rsidP="009F3DB5">
      <w:pPr>
        <w:rPr>
          <w:rtl/>
        </w:rPr>
      </w:pPr>
      <w:r w:rsidRPr="009F3DB5">
        <w:rPr>
          <w:rtl/>
        </w:rPr>
        <w:t xml:space="preserve">  القدرة على اتخاذ قرارات مهنية مدروسة لزيادة فرص الترقي الوظيفي.</w:t>
      </w:r>
    </w:p>
    <w:p w14:paraId="25B635DE" w14:textId="77777777" w:rsidR="009F3DB5" w:rsidRDefault="009F3DB5" w:rsidP="009F3DB5">
      <w:pPr>
        <w:spacing w:line="259" w:lineRule="auto"/>
        <w:rPr>
          <w:rFonts w:ascii="Sakkal Majalla" w:hAnsi="Sakkal Majalla"/>
          <w:sz w:val="32"/>
          <w:szCs w:val="32"/>
          <w:rtl/>
          <w:lang w:bidi="ar-SY"/>
        </w:rPr>
      </w:pPr>
    </w:p>
    <w:p w14:paraId="5A3D5DD7" w14:textId="77777777" w:rsidR="009F3DB5" w:rsidRDefault="009F3DB5" w:rsidP="009F3DB5">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849152" behindDoc="0" locked="0" layoutInCell="1" allowOverlap="1" wp14:anchorId="4E9C6239" wp14:editId="6070F1E2">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2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7F45E9ED" w14:textId="77777777" w:rsidR="009F3DB5" w:rsidRDefault="009F3DB5" w:rsidP="009F3DB5">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14:paraId="47B4514C" w14:textId="77777777" w:rsidR="009F3DB5" w:rsidRPr="009F3DB5" w:rsidRDefault="009F3DB5" w:rsidP="009F3DB5">
      <w:pPr>
        <w:shd w:val="clear" w:color="auto" w:fill="F2F2F2" w:themeFill="background1" w:themeFillShade="F2"/>
        <w:spacing w:after="160" w:line="259" w:lineRule="auto"/>
        <w:jc w:val="center"/>
        <w:rPr>
          <w:rFonts w:ascii="Adobe Arabic" w:hAnsi="Adobe Arabic" w:cs="Adobe Arabic"/>
          <w:b/>
          <w:bCs/>
          <w:color w:val="168489"/>
          <w:sz w:val="44"/>
          <w:szCs w:val="48"/>
          <w:rtl/>
        </w:rPr>
      </w:pPr>
      <w:r w:rsidRPr="009F3DB5">
        <w:rPr>
          <w:rFonts w:ascii="Adobe Arabic" w:hAnsi="Adobe Arabic" w:cs="Adobe Arabic"/>
          <w:b/>
          <w:bCs/>
          <w:color w:val="168489"/>
          <w:sz w:val="44"/>
          <w:szCs w:val="48"/>
          <w:rtl/>
        </w:rPr>
        <w:t>يوم واحد، 5 ساعات تدريبية</w:t>
      </w:r>
    </w:p>
    <w:p w14:paraId="735449DB" w14:textId="77777777" w:rsidR="00E72206" w:rsidRDefault="00E72206" w:rsidP="00E72206">
      <w:pPr>
        <w:spacing w:after="160" w:line="259" w:lineRule="auto"/>
        <w:jc w:val="left"/>
        <w:rPr>
          <w:rFonts w:ascii="Adobe Arabic" w:hAnsi="Adobe Arabic" w:cs="Adobe Arabic"/>
          <w:b/>
          <w:bCs/>
          <w:color w:val="168489"/>
          <w:sz w:val="44"/>
          <w:szCs w:val="48"/>
          <w:rtl/>
        </w:rPr>
      </w:pPr>
    </w:p>
    <w:p w14:paraId="03A24442" w14:textId="77777777" w:rsidR="00E72206" w:rsidRPr="00E72206" w:rsidRDefault="00E72206" w:rsidP="00E72206">
      <w:pPr>
        <w:spacing w:after="160" w:line="259" w:lineRule="auto"/>
        <w:jc w:val="left"/>
        <w:rPr>
          <w:rFonts w:ascii="Adobe Arabic" w:hAnsi="Adobe Arabic" w:cs="Adobe Arabic"/>
          <w:b/>
          <w:bCs/>
          <w:color w:val="168489"/>
          <w:sz w:val="44"/>
          <w:szCs w:val="48"/>
        </w:rPr>
      </w:pPr>
    </w:p>
    <w:p w14:paraId="03214876" w14:textId="77777777" w:rsidR="00B4310C" w:rsidRDefault="007D339B" w:rsidP="00E72206">
      <w:pPr>
        <w:pageBreakBefore/>
        <w:rPr>
          <w:rtl/>
        </w:rPr>
      </w:pPr>
      <w:r w:rsidRPr="0090459D">
        <w:rPr>
          <w:noProof/>
          <w:lang w:bidi="ar-SY"/>
        </w:rPr>
        <w:lastRenderedPageBreak/>
        <mc:AlternateContent>
          <mc:Choice Requires="wpg">
            <w:drawing>
              <wp:inline distT="0" distB="0" distL="0" distR="0" wp14:anchorId="771382B0" wp14:editId="42898CE1">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44ABEE22"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771382B0"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44ABEE22"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2EE577FD" w14:textId="1DD95A63"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w:t>
      </w:r>
      <w:r w:rsidR="007E256B">
        <w:rPr>
          <w:rFonts w:cs="GE Dinar Two Medium" w:hint="cs"/>
          <w:color w:val="C00000"/>
          <w:sz w:val="32"/>
          <w:szCs w:val="36"/>
          <w:rtl/>
        </w:rPr>
        <w:t>ت</w:t>
      </w:r>
      <w:r w:rsidRPr="006F3DEE">
        <w:rPr>
          <w:rFonts w:cs="GE Dinar Two Medium" w:hint="cs"/>
          <w:color w:val="C00000"/>
          <w:sz w:val="32"/>
          <w:szCs w:val="36"/>
          <w:rtl/>
        </w:rPr>
        <w:t>درب:</w:t>
      </w:r>
    </w:p>
    <w:p w14:paraId="3438E354" w14:textId="6F052B25" w:rsidR="007D339B" w:rsidRPr="007D339B" w:rsidRDefault="007E256B" w:rsidP="007D339B">
      <w:pPr>
        <w:pStyle w:val="ad"/>
      </w:pPr>
      <w:r w:rsidRPr="007E256B">
        <w:rPr>
          <w:rtl/>
        </w:rPr>
        <w:t xml:space="preserve">نشكر لكم حضوركم في هذا البرنامج التدريبي الذي تسعى من خلاله إلى اكتساب مهارات ومعارف جديدة وحرصاً على تحقيق الهدف من التدريب </w:t>
      </w:r>
      <w:hyperlink r:id="rId23" w:history="1">
        <w:r w:rsidRPr="00955AC5">
          <w:rPr>
            <w:rStyle w:val="Hyperlink"/>
            <w:rtl/>
          </w:rPr>
          <w:t>فإننا نذكركم أخي الكريم بما يلي</w:t>
        </w:r>
      </w:hyperlink>
      <w:r w:rsidR="007D339B" w:rsidRPr="007D339B">
        <w:rPr>
          <w:rtl/>
        </w:rPr>
        <w:t>:</w:t>
      </w:r>
    </w:p>
    <w:p w14:paraId="69782E3C" w14:textId="77777777" w:rsidR="007E256B" w:rsidRPr="007E256B" w:rsidRDefault="007E256B" w:rsidP="007E256B">
      <w:pPr>
        <w:pStyle w:val="a5"/>
        <w:numPr>
          <w:ilvl w:val="0"/>
          <w:numId w:val="3"/>
        </w:numPr>
        <w:spacing w:line="360" w:lineRule="auto"/>
        <w:jc w:val="both"/>
        <w:rPr>
          <w:rFonts w:ascii="Adobe Arabic" w:hAnsi="Adobe Arabic" w:cs="Adobe Arabic"/>
          <w:color w:val="002060"/>
          <w:sz w:val="36"/>
          <w:szCs w:val="36"/>
          <w:rtl/>
        </w:rPr>
      </w:pPr>
      <w:r w:rsidRPr="007E256B">
        <w:rPr>
          <w:rFonts w:ascii="Adobe Arabic" w:hAnsi="Adobe Arabic" w:cs="Adobe Arabic"/>
          <w:color w:val="002060"/>
          <w:sz w:val="36"/>
          <w:szCs w:val="36"/>
          <w:rtl/>
        </w:rPr>
        <w:t xml:space="preserve">التدريب الفعال هو أن يشارك فيه جميع المتدربين بطرح الآراء والافكار والمناقشة الهادفة. </w:t>
      </w:r>
    </w:p>
    <w:p w14:paraId="4292B26D" w14:textId="4C9B39B5" w:rsidR="007E256B" w:rsidRPr="007E256B" w:rsidRDefault="007E256B" w:rsidP="007E256B">
      <w:pPr>
        <w:pStyle w:val="a5"/>
        <w:numPr>
          <w:ilvl w:val="0"/>
          <w:numId w:val="3"/>
        </w:numPr>
        <w:spacing w:line="360" w:lineRule="auto"/>
        <w:jc w:val="both"/>
        <w:rPr>
          <w:rFonts w:ascii="Adobe Arabic" w:hAnsi="Adobe Arabic" w:cs="Adobe Arabic"/>
          <w:color w:val="002060"/>
          <w:sz w:val="36"/>
          <w:szCs w:val="36"/>
          <w:rtl/>
        </w:rPr>
      </w:pPr>
      <w:r w:rsidRPr="007D339B">
        <w:rPr>
          <w:noProof/>
        </w:rPr>
        <w:drawing>
          <wp:anchor distT="0" distB="0" distL="114300" distR="114300" simplePos="0" relativeHeight="252765184" behindDoc="0" locked="0" layoutInCell="1" allowOverlap="1" wp14:anchorId="31EE5FCB" wp14:editId="7A01AA3E">
            <wp:simplePos x="0" y="0"/>
            <wp:positionH relativeFrom="margin">
              <wp:align>left</wp:align>
            </wp:positionH>
            <wp:positionV relativeFrom="paragraph">
              <wp:posOffset>5715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E256B">
        <w:rPr>
          <w:rFonts w:ascii="Adobe Arabic" w:hAnsi="Adobe Arabic" w:cs="Adobe Arabic"/>
          <w:color w:val="002060"/>
          <w:sz w:val="36"/>
          <w:szCs w:val="36"/>
          <w:rtl/>
        </w:rPr>
        <w:t>العمل ضمن أفراد المجموعة في التمارين الجماعية.</w:t>
      </w:r>
    </w:p>
    <w:p w14:paraId="10D3D864" w14:textId="0367F6E0" w:rsidR="007E256B" w:rsidRPr="007E256B" w:rsidRDefault="007E256B" w:rsidP="007E256B">
      <w:pPr>
        <w:pStyle w:val="a5"/>
        <w:numPr>
          <w:ilvl w:val="0"/>
          <w:numId w:val="3"/>
        </w:numPr>
        <w:spacing w:line="360" w:lineRule="auto"/>
        <w:jc w:val="both"/>
        <w:rPr>
          <w:rFonts w:ascii="Adobe Arabic" w:hAnsi="Adobe Arabic" w:cs="Adobe Arabic"/>
          <w:color w:val="002060"/>
          <w:sz w:val="36"/>
          <w:szCs w:val="36"/>
          <w:rtl/>
        </w:rPr>
      </w:pPr>
      <w:r w:rsidRPr="007E256B">
        <w:rPr>
          <w:rFonts w:ascii="Adobe Arabic" w:hAnsi="Adobe Arabic" w:cs="Adobe Arabic"/>
          <w:color w:val="002060"/>
          <w:sz w:val="36"/>
          <w:szCs w:val="36"/>
          <w:rtl/>
        </w:rPr>
        <w:t>من حق أي متدرب أن يساهم بطرح فكرته أو رأيه.</w:t>
      </w:r>
    </w:p>
    <w:p w14:paraId="2A21312C" w14:textId="4840EA32" w:rsidR="007E256B" w:rsidRPr="007E256B" w:rsidRDefault="007E256B" w:rsidP="007E256B">
      <w:pPr>
        <w:pStyle w:val="a5"/>
        <w:numPr>
          <w:ilvl w:val="0"/>
          <w:numId w:val="3"/>
        </w:numPr>
        <w:spacing w:line="360" w:lineRule="auto"/>
        <w:jc w:val="both"/>
        <w:rPr>
          <w:rFonts w:ascii="Adobe Arabic" w:hAnsi="Adobe Arabic" w:cs="Adobe Arabic"/>
          <w:color w:val="002060"/>
          <w:sz w:val="36"/>
          <w:szCs w:val="36"/>
          <w:rtl/>
        </w:rPr>
      </w:pPr>
      <w:r w:rsidRPr="007E256B">
        <w:rPr>
          <w:rFonts w:ascii="Adobe Arabic" w:hAnsi="Adobe Arabic" w:cs="Adobe Arabic"/>
          <w:color w:val="002060"/>
          <w:sz w:val="36"/>
          <w:szCs w:val="36"/>
          <w:rtl/>
        </w:rPr>
        <w:t>لا تقاطع أحد عند عرض فكرته أو رأيه.</w:t>
      </w:r>
    </w:p>
    <w:p w14:paraId="56682B57" w14:textId="4CEFB072" w:rsidR="007E256B" w:rsidRPr="007E256B" w:rsidRDefault="007E256B" w:rsidP="007E256B">
      <w:pPr>
        <w:pStyle w:val="a5"/>
        <w:numPr>
          <w:ilvl w:val="0"/>
          <w:numId w:val="3"/>
        </w:numPr>
        <w:spacing w:line="360" w:lineRule="auto"/>
        <w:jc w:val="both"/>
        <w:rPr>
          <w:rFonts w:ascii="Adobe Arabic" w:hAnsi="Adobe Arabic" w:cs="Adobe Arabic"/>
          <w:color w:val="002060"/>
          <w:sz w:val="36"/>
          <w:szCs w:val="36"/>
          <w:rtl/>
        </w:rPr>
      </w:pPr>
      <w:r w:rsidRPr="007E256B">
        <w:rPr>
          <w:rFonts w:ascii="Adobe Arabic" w:hAnsi="Adobe Arabic" w:cs="Adobe Arabic"/>
          <w:color w:val="002060"/>
          <w:sz w:val="36"/>
          <w:szCs w:val="36"/>
          <w:rtl/>
        </w:rPr>
        <w:t>لا تنقد أحداً أو تخطئ أحداً عندما يطرح فكرة معينة لأن أنماط التفكير تختلف من شخص لأخر.</w:t>
      </w:r>
    </w:p>
    <w:p w14:paraId="755397F2" w14:textId="6D671E34" w:rsidR="007E256B" w:rsidRPr="007E256B" w:rsidRDefault="007E256B" w:rsidP="007E256B">
      <w:pPr>
        <w:pStyle w:val="a5"/>
        <w:numPr>
          <w:ilvl w:val="0"/>
          <w:numId w:val="3"/>
        </w:numPr>
        <w:spacing w:line="360" w:lineRule="auto"/>
        <w:jc w:val="both"/>
        <w:rPr>
          <w:rFonts w:ascii="Adobe Arabic" w:hAnsi="Adobe Arabic" w:cs="Adobe Arabic"/>
          <w:color w:val="002060"/>
          <w:sz w:val="36"/>
          <w:szCs w:val="36"/>
          <w:rtl/>
        </w:rPr>
      </w:pPr>
      <w:r w:rsidRPr="007E256B">
        <w:rPr>
          <w:rFonts w:ascii="Adobe Arabic" w:hAnsi="Adobe Arabic" w:cs="Adobe Arabic"/>
          <w:color w:val="002060"/>
          <w:sz w:val="36"/>
          <w:szCs w:val="36"/>
          <w:rtl/>
        </w:rPr>
        <w:t>الحضور في الوقت المحدد للبرنامج من عوامل نجاحه.</w:t>
      </w:r>
    </w:p>
    <w:p w14:paraId="22F91BF9" w14:textId="2F9F2580" w:rsidR="007E256B" w:rsidRPr="007E256B" w:rsidRDefault="007E256B" w:rsidP="007E256B">
      <w:pPr>
        <w:pStyle w:val="a5"/>
        <w:numPr>
          <w:ilvl w:val="0"/>
          <w:numId w:val="3"/>
        </w:numPr>
        <w:spacing w:line="360" w:lineRule="auto"/>
        <w:jc w:val="both"/>
        <w:rPr>
          <w:rFonts w:ascii="Adobe Arabic" w:hAnsi="Adobe Arabic" w:cs="Adobe Arabic"/>
          <w:color w:val="002060"/>
          <w:sz w:val="36"/>
          <w:szCs w:val="36"/>
          <w:rtl/>
        </w:rPr>
      </w:pPr>
      <w:r w:rsidRPr="007E256B">
        <w:rPr>
          <w:rFonts w:ascii="Adobe Arabic" w:hAnsi="Adobe Arabic" w:cs="Adobe Arabic"/>
          <w:color w:val="002060"/>
          <w:sz w:val="36"/>
          <w:szCs w:val="36"/>
          <w:rtl/>
        </w:rPr>
        <w:t xml:space="preserve">التركيز على التدريب وتجنب معوقات التركيز كالجوال وغيره. </w:t>
      </w:r>
    </w:p>
    <w:p w14:paraId="643BB4D7" w14:textId="70537422" w:rsidR="007D339B" w:rsidRPr="007E256B" w:rsidRDefault="007E256B" w:rsidP="007E256B">
      <w:pPr>
        <w:pStyle w:val="a5"/>
        <w:numPr>
          <w:ilvl w:val="0"/>
          <w:numId w:val="3"/>
        </w:numPr>
        <w:spacing w:line="360" w:lineRule="auto"/>
        <w:jc w:val="both"/>
        <w:rPr>
          <w:rFonts w:ascii="Adobe Arabic" w:hAnsi="Adobe Arabic" w:cs="Adobe Arabic"/>
          <w:color w:val="002060"/>
          <w:sz w:val="36"/>
          <w:szCs w:val="36"/>
        </w:rPr>
      </w:pPr>
      <w:r w:rsidRPr="007E256B">
        <w:rPr>
          <w:rFonts w:ascii="Adobe Arabic" w:hAnsi="Adobe Arabic" w:cs="Adobe Arabic"/>
          <w:color w:val="002060"/>
          <w:sz w:val="36"/>
          <w:szCs w:val="36"/>
          <w:rtl/>
        </w:rPr>
        <w:t>إذا أردت الرد على مكالمة ضرورية أو اتصال نأمل منك القيام به خارج القاعة</w:t>
      </w:r>
      <w:r w:rsidR="007D339B" w:rsidRPr="007E256B">
        <w:rPr>
          <w:rFonts w:ascii="Adobe Arabic" w:hAnsi="Adobe Arabic" w:cs="Adobe Arabic"/>
          <w:color w:val="002060"/>
          <w:sz w:val="36"/>
          <w:szCs w:val="36"/>
          <w:rtl/>
        </w:rPr>
        <w:t>.</w:t>
      </w:r>
    </w:p>
    <w:p w14:paraId="619579FD" w14:textId="09529F32" w:rsidR="00DD10BF" w:rsidRDefault="00B4310C" w:rsidP="00B4310C">
      <w:pPr>
        <w:bidi w:val="0"/>
        <w:spacing w:after="160" w:line="259" w:lineRule="auto"/>
        <w:jc w:val="right"/>
      </w:pPr>
      <w:r>
        <w:rPr>
          <w:rtl/>
        </w:rPr>
        <w:br w:type="page"/>
      </w:r>
    </w:p>
    <w:p w14:paraId="3E75CF9A" w14:textId="77777777" w:rsidR="00B4310C" w:rsidRDefault="007D339B" w:rsidP="00DD10BF">
      <w:pPr>
        <w:spacing w:after="160" w:line="259" w:lineRule="auto"/>
        <w:jc w:val="center"/>
      </w:pPr>
      <w:r w:rsidRPr="0090459D">
        <w:rPr>
          <w:noProof/>
          <w:lang w:bidi="ar-SY"/>
        </w:rPr>
        <w:lastRenderedPageBreak/>
        <mc:AlternateContent>
          <mc:Choice Requires="wpg">
            <w:drawing>
              <wp:inline distT="0" distB="0" distL="0" distR="0" wp14:anchorId="73BEBE31" wp14:editId="77935A2E">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06BD2B87"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73BEBE31"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06BD2B87"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48AA27FA" w14:textId="77777777" w:rsidR="00E42DAD" w:rsidRDefault="00E42DAD" w:rsidP="00DD10BF">
      <w:pPr>
        <w:spacing w:after="160" w:line="259" w:lineRule="auto"/>
        <w:jc w:val="center"/>
      </w:pPr>
    </w:p>
    <w:p w14:paraId="3AFB6532"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14:paraId="334C69DC" w14:textId="77777777" w:rsidTr="00835331">
        <w:trPr>
          <w:trHeight w:val="1962"/>
          <w:jc w:val="right"/>
        </w:trPr>
        <w:tc>
          <w:tcPr>
            <w:tcW w:w="3145" w:type="dxa"/>
            <w:tcBorders>
              <w:bottom w:val="single" w:sz="18" w:space="0" w:color="168489"/>
            </w:tcBorders>
            <w:vAlign w:val="center"/>
          </w:tcPr>
          <w:p w14:paraId="5965FAFE"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385AB538"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AE7021C"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AF784A1" wp14:editId="34A80050">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26"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5B489AB3"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0B63BD84"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0C6A276E"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5F775C75"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0122E8DF" w14:textId="77777777"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C20BF3A" wp14:editId="7F54D674">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28"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B3459D1" w14:textId="77777777" w:rsidTr="00835331">
        <w:trPr>
          <w:trHeight w:val="2370"/>
          <w:jc w:val="right"/>
        </w:trPr>
        <w:tc>
          <w:tcPr>
            <w:tcW w:w="3145" w:type="dxa"/>
            <w:tcBorders>
              <w:top w:val="single" w:sz="18" w:space="0" w:color="168489"/>
              <w:bottom w:val="single" w:sz="18" w:space="0" w:color="168489"/>
            </w:tcBorders>
            <w:vAlign w:val="center"/>
          </w:tcPr>
          <w:p w14:paraId="1585F544"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4F1EF699"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71E73950"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4B41DCB" wp14:editId="3CE7E61D">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30"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4E8E9F9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508DECBA"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6FBF793A"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1F9AA839"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773B9A2" wp14:editId="1DA54030">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32"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7C9D8655" w14:textId="77777777" w:rsidTr="00835331">
        <w:trPr>
          <w:trHeight w:val="2199"/>
          <w:jc w:val="right"/>
        </w:trPr>
        <w:tc>
          <w:tcPr>
            <w:tcW w:w="3145" w:type="dxa"/>
            <w:tcBorders>
              <w:top w:val="single" w:sz="18" w:space="0" w:color="168489"/>
              <w:bottom w:val="single" w:sz="18" w:space="0" w:color="168489"/>
            </w:tcBorders>
            <w:vAlign w:val="center"/>
          </w:tcPr>
          <w:p w14:paraId="726668DC"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5DD1BA21" w14:textId="77777777"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51DE67B8"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79C3E16" wp14:editId="7006CB39">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34"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5C3DCE9D"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4A2C55E5"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21E80B82"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5E0E417B"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63F301EB"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FAF45DD" wp14:editId="12180861">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36"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52946313" w14:textId="77777777" w:rsidTr="00835331">
        <w:trPr>
          <w:trHeight w:val="2370"/>
          <w:jc w:val="right"/>
        </w:trPr>
        <w:tc>
          <w:tcPr>
            <w:tcW w:w="3145" w:type="dxa"/>
            <w:tcBorders>
              <w:top w:val="single" w:sz="18" w:space="0" w:color="168489"/>
            </w:tcBorders>
            <w:vAlign w:val="center"/>
          </w:tcPr>
          <w:p w14:paraId="423775A5"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64A92410"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47D973F2"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F062397" wp14:editId="69903417">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38"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7C41E799"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075ECCE0"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5AE65D41"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C2B4732" wp14:editId="03573823">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40"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21A9AF4A" w14:textId="77777777" w:rsidR="00DD10BF" w:rsidRDefault="00DD10BF" w:rsidP="00DD10BF">
      <w:pPr>
        <w:bidi w:val="0"/>
        <w:spacing w:after="160" w:line="259" w:lineRule="auto"/>
        <w:jc w:val="right"/>
        <w:rPr>
          <w:rtl/>
        </w:rPr>
      </w:pPr>
    </w:p>
    <w:p w14:paraId="05B66621" w14:textId="77777777" w:rsidR="00935C0E" w:rsidRDefault="00935C0E" w:rsidP="00935C0E">
      <w:pPr>
        <w:bidi w:val="0"/>
        <w:jc w:val="center"/>
      </w:pPr>
    </w:p>
    <w:p w14:paraId="4178B4F6" w14:textId="77777777" w:rsidR="00935C0E" w:rsidRPr="009F34C6" w:rsidRDefault="00935C0E" w:rsidP="009F34C6">
      <w:pPr>
        <w:bidi w:val="0"/>
        <w:spacing w:after="160" w:line="259" w:lineRule="auto"/>
        <w:jc w:val="left"/>
      </w:pPr>
      <w:r>
        <w:br w:type="page"/>
      </w:r>
    </w:p>
    <w:p w14:paraId="4EC32B51" w14:textId="77777777" w:rsidR="00781A2F" w:rsidRPr="00935C0E" w:rsidRDefault="00781A2F" w:rsidP="00781A2F">
      <w:pPr>
        <w:tabs>
          <w:tab w:val="center" w:pos="4513"/>
        </w:tabs>
        <w:bidi w:val="0"/>
        <w:rPr>
          <w:rtl/>
        </w:rPr>
        <w:sectPr w:rsidR="00781A2F" w:rsidRPr="00935C0E" w:rsidSect="002A68CE">
          <w:headerReference w:type="even" r:id="rId41"/>
          <w:headerReference w:type="default" r:id="rId42"/>
          <w:footerReference w:type="even" r:id="rId43"/>
          <w:footerReference w:type="default" r:id="rId44"/>
          <w:headerReference w:type="first" r:id="rId45"/>
          <w:footerReference w:type="first" r:id="rId46"/>
          <w:pgSz w:w="11906" w:h="16838" w:code="9"/>
          <w:pgMar w:top="1440" w:right="1440" w:bottom="1440" w:left="1440" w:header="113" w:footer="0" w:gutter="0"/>
          <w:pgNumType w:start="0"/>
          <w:cols w:space="720"/>
          <w:titlePg/>
          <w:docGrid w:linePitch="381"/>
        </w:sectPr>
      </w:pPr>
    </w:p>
    <w:p w14:paraId="3061961F" w14:textId="77777777" w:rsidR="00E52299" w:rsidRPr="00423539" w:rsidRDefault="00F01FA2" w:rsidP="00E42DAD">
      <w:pPr>
        <w:spacing w:line="240" w:lineRule="auto"/>
        <w:jc w:val="center"/>
        <w:rPr>
          <w:rFonts w:cs="PT Bold Heading"/>
          <w:sz w:val="52"/>
          <w:szCs w:val="56"/>
          <w:rtl/>
        </w:rPr>
      </w:pPr>
      <w:r>
        <w:rPr>
          <w:rFonts w:cs="PT Bold Heading"/>
          <w:noProof/>
          <w:sz w:val="52"/>
          <w:szCs w:val="56"/>
          <w:rtl/>
          <w:lang w:val="ar-SA"/>
        </w:rPr>
        <w:lastRenderedPageBreak/>
        <mc:AlternateContent>
          <mc:Choice Requires="wpg">
            <w:drawing>
              <wp:anchor distT="0" distB="0" distL="114300" distR="114300" simplePos="0" relativeHeight="252771328" behindDoc="0" locked="0" layoutInCell="1" allowOverlap="1" wp14:anchorId="44114A91" wp14:editId="7BB23117">
                <wp:simplePos x="0" y="0"/>
                <wp:positionH relativeFrom="column">
                  <wp:posOffset>-457200</wp:posOffset>
                </wp:positionH>
                <wp:positionV relativeFrom="paragraph">
                  <wp:posOffset>-469900</wp:posOffset>
                </wp:positionV>
                <wp:extent cx="6657241" cy="7262038"/>
                <wp:effectExtent l="0" t="0" r="0" b="0"/>
                <wp:wrapNone/>
                <wp:docPr id="162" name="Group 162"/>
                <wp:cNvGraphicFramePr/>
                <a:graphic xmlns:a="http://schemas.openxmlformats.org/drawingml/2006/main">
                  <a:graphicData uri="http://schemas.microsoft.com/office/word/2010/wordprocessingGroup">
                    <wpg:wgp>
                      <wpg:cNvGrpSpPr/>
                      <wpg:grpSpPr>
                        <a:xfrm>
                          <a:off x="0" y="0"/>
                          <a:ext cx="6657241" cy="7262038"/>
                          <a:chOff x="-584791" y="0"/>
                          <a:chExt cx="6657241" cy="7262038"/>
                        </a:xfrm>
                      </wpg:grpSpPr>
                      <wpg:grpSp>
                        <wpg:cNvPr id="1279981941" name="Group 1279981941"/>
                        <wpg:cNvGrpSpPr/>
                        <wpg:grpSpPr>
                          <a:xfrm>
                            <a:off x="-584791" y="2571750"/>
                            <a:ext cx="6171812" cy="4690288"/>
                            <a:chOff x="-746728" y="0"/>
                            <a:chExt cx="6171894" cy="4690620"/>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14:paraId="61F5F5E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14:paraId="37AD6C11"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9" cstate="print">
                                <a:lum bright="70000" contrast="-70000"/>
                                <a:extLst>
                                  <a:ext uri="{BEBA8EAE-BF5A-486C-A8C5-ECC9F3942E4B}">
                                    <a14:imgProps xmlns:a14="http://schemas.microsoft.com/office/drawing/2010/main">
                                      <a14:imgLayer r:embed="rId50">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155768" y="874163"/>
                              <a:ext cx="3269398" cy="3816457"/>
                            </a:xfrm>
                            <a:prstGeom prst="rect">
                              <a:avLst/>
                            </a:prstGeom>
                            <a:noFill/>
                            <a:ln w="6350">
                              <a:noFill/>
                            </a:ln>
                          </wps:spPr>
                          <wps:txbx>
                            <w:txbxContent>
                              <w:p w14:paraId="0967EAE4" w14:textId="21B36781" w:rsidR="002C04B9" w:rsidRPr="002C04B9" w:rsidRDefault="00955AC5" w:rsidP="00955AC5">
                                <w:pPr>
                                  <w:pStyle w:val="ad"/>
                                  <w:spacing w:line="276" w:lineRule="auto"/>
                                  <w:jc w:val="left"/>
                                  <w:rPr>
                                    <w:rFonts w:ascii="Sakkal Majalla" w:hAnsi="Sakkal Majalla" w:cs="Sakkal Majalla"/>
                                    <w:sz w:val="34"/>
                                    <w:szCs w:val="34"/>
                                    <w:rtl/>
                                  </w:rPr>
                                </w:pPr>
                                <w:hyperlink r:id="rId51" w:history="1">
                                  <w:r w:rsidR="002C04B9" w:rsidRPr="00955AC5">
                                    <w:rPr>
                                      <w:rStyle w:val="Hyperlink"/>
                                      <w:rFonts w:ascii="Sakkal Majalla" w:hAnsi="Sakkal Majalla" w:cs="Sakkal Majalla" w:hint="cs"/>
                                      <w:sz w:val="34"/>
                                      <w:szCs w:val="34"/>
                                      <w:rtl/>
                                    </w:rPr>
                                    <w:t>عند الانتهاء من تنفيذ أنشطة هذه الجلسة التدريبية، سيتمكّن المشاركون من:</w:t>
                                  </w:r>
                                </w:hyperlink>
                              </w:p>
                              <w:p w14:paraId="3303B690"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التعرّف على مفهوم التطوير الوظيفي وأهميّته في بيئة العمل المعاصرة.</w:t>
                                </w:r>
                              </w:p>
                              <w:p w14:paraId="307F6EDB"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التمييز بين المفاهيم الأساسية: الوظيفة، المسار المهني، والتخطيط الوظيفي.</w:t>
                                </w:r>
                              </w:p>
                              <w:p w14:paraId="23CC9869"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اكتساب مهارات تحليل الواقع الوظيفي باستخدام أدوات التقييم الذاتي.</w:t>
                                </w:r>
                              </w:p>
                              <w:p w14:paraId="7AFFA73E"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تحديد نقاط القوّة ومجالات التحسين الشخصية.</w:t>
                                </w:r>
                              </w:p>
                              <w:p w14:paraId="3CBFF115"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التعرّف على معوّقات التطوّر الوظيفي واستراتيجيات التغلّب عليها.</w:t>
                                </w:r>
                              </w:p>
                              <w:p w14:paraId="4BD98837" w14:textId="49328ACD" w:rsidR="00BC6FB1" w:rsidRPr="00D0278B" w:rsidRDefault="00BC6FB1" w:rsidP="00D0278B">
                                <w:pPr>
                                  <w:spacing w:line="240" w:lineRule="auto"/>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746728" y="874046"/>
                              <a:ext cx="3002455" cy="3540108"/>
                            </a:xfrm>
                            <a:prstGeom prst="rect">
                              <a:avLst/>
                            </a:prstGeom>
                            <a:noFill/>
                            <a:ln w="6350">
                              <a:noFill/>
                            </a:ln>
                          </wps:spPr>
                          <wps:txbx>
                            <w:txbxContent>
                              <w:p w14:paraId="15010401"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hint="cs"/>
                                    <w:color w:val="000000"/>
                                    <w:kern w:val="24"/>
                                    <w:sz w:val="32"/>
                                    <w:szCs w:val="32"/>
                                    <w:rtl/>
                                    <w:lang w:bidi="ar-SY"/>
                                  </w:rPr>
                                  <w:t>افتتاحيّة الدورة.</w:t>
                                </w:r>
                              </w:p>
                              <w:p w14:paraId="6303443F"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hint="cs"/>
                                    <w:color w:val="000000"/>
                                    <w:kern w:val="24"/>
                                    <w:sz w:val="32"/>
                                    <w:szCs w:val="32"/>
                                    <w:rtl/>
                                    <w:lang w:bidi="ar-SY"/>
                                  </w:rPr>
                                  <w:t>نشاط تعارف المشاركين.</w:t>
                                </w:r>
                              </w:p>
                              <w:p w14:paraId="0F5E1356"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نشاط عصف ذهني</w:t>
                                </w:r>
                                <w:r w:rsidRPr="00D0278B">
                                  <w:rPr>
                                    <w:rFonts w:ascii="Adobe Arabic" w:eastAsia="GE Dinar One" w:hAnsi="Adobe Arabic" w:cs="Adobe Arabic" w:hint="cs"/>
                                    <w:color w:val="000000"/>
                                    <w:kern w:val="24"/>
                                    <w:sz w:val="32"/>
                                    <w:szCs w:val="32"/>
                                    <w:rtl/>
                                    <w:lang w:bidi="ar-SY"/>
                                  </w:rPr>
                                  <w:t>.</w:t>
                                </w:r>
                              </w:p>
                              <w:p w14:paraId="271873AE"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مفهوم التطوير الوظيفي وأهميته في بيئة العمل الحديثة</w:t>
                                </w:r>
                                <w:r w:rsidRPr="00D0278B">
                                  <w:rPr>
                                    <w:rFonts w:ascii="Adobe Arabic" w:eastAsia="GE Dinar One" w:hAnsi="Adobe Arabic" w:cs="Adobe Arabic" w:hint="cs"/>
                                    <w:color w:val="000000"/>
                                    <w:kern w:val="24"/>
                                    <w:sz w:val="32"/>
                                    <w:szCs w:val="32"/>
                                    <w:rtl/>
                                    <w:lang w:bidi="ar-SY"/>
                                  </w:rPr>
                                  <w:t>.</w:t>
                                </w:r>
                              </w:p>
                              <w:p w14:paraId="701A9ED8"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الفرق بين الوظيفة والمسار المهني والتخطيط الوظيفي</w:t>
                                </w:r>
                                <w:r w:rsidRPr="00D0278B">
                                  <w:rPr>
                                    <w:rFonts w:ascii="Adobe Arabic" w:eastAsia="GE Dinar One" w:hAnsi="Adobe Arabic" w:cs="Adobe Arabic" w:hint="cs"/>
                                    <w:color w:val="000000"/>
                                    <w:kern w:val="24"/>
                                    <w:sz w:val="32"/>
                                    <w:szCs w:val="32"/>
                                    <w:rtl/>
                                    <w:lang w:bidi="ar-SY"/>
                                  </w:rPr>
                                  <w:t>.</w:t>
                                </w:r>
                              </w:p>
                              <w:p w14:paraId="484CACFE"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hint="cs"/>
                                    <w:color w:val="000000"/>
                                    <w:kern w:val="24"/>
                                    <w:sz w:val="32"/>
                                    <w:szCs w:val="32"/>
                                    <w:rtl/>
                                    <w:lang w:bidi="ar-SY"/>
                                  </w:rPr>
                                  <w:t>تمرين.</w:t>
                                </w:r>
                              </w:p>
                              <w:p w14:paraId="40957519"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تحليل الواقع الوظيفي الحالي باستخدام أدوات التقييم الذاتي</w:t>
                                </w:r>
                                <w:r w:rsidRPr="00D0278B">
                                  <w:rPr>
                                    <w:rFonts w:ascii="Adobe Arabic" w:eastAsia="GE Dinar One" w:hAnsi="Adobe Arabic" w:cs="Adobe Arabic" w:hint="cs"/>
                                    <w:color w:val="000000"/>
                                    <w:kern w:val="24"/>
                                    <w:sz w:val="32"/>
                                    <w:szCs w:val="32"/>
                                    <w:rtl/>
                                    <w:lang w:bidi="ar-SY"/>
                                  </w:rPr>
                                  <w:t>.</w:t>
                                </w:r>
                              </w:p>
                              <w:p w14:paraId="40BA1E58"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تحديد نقاط القوة ونقاط التحسين لدى المشارك</w:t>
                                </w:r>
                                <w:r w:rsidRPr="00D0278B">
                                  <w:rPr>
                                    <w:rFonts w:ascii="Adobe Arabic" w:eastAsia="GE Dinar One" w:hAnsi="Adobe Arabic" w:cs="Adobe Arabic" w:hint="cs"/>
                                    <w:color w:val="000000"/>
                                    <w:kern w:val="24"/>
                                    <w:sz w:val="32"/>
                                    <w:szCs w:val="32"/>
                                    <w:rtl/>
                                    <w:lang w:bidi="ar-SY"/>
                                  </w:rPr>
                                  <w:t>.</w:t>
                                </w:r>
                              </w:p>
                              <w:p w14:paraId="3F2ADCC7"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معو</w:t>
                                </w:r>
                                <w:r w:rsidRPr="00D0278B">
                                  <w:rPr>
                                    <w:rFonts w:ascii="Adobe Arabic" w:eastAsia="GE Dinar One" w:hAnsi="Adobe Arabic" w:cs="Adobe Arabic" w:hint="cs"/>
                                    <w:color w:val="000000"/>
                                    <w:kern w:val="24"/>
                                    <w:sz w:val="32"/>
                                    <w:szCs w:val="32"/>
                                    <w:rtl/>
                                    <w:lang w:bidi="ar-SY"/>
                                  </w:rPr>
                                  <w:t>ّ</w:t>
                                </w:r>
                                <w:r w:rsidRPr="00D0278B">
                                  <w:rPr>
                                    <w:rFonts w:ascii="Adobe Arabic" w:eastAsia="GE Dinar One" w:hAnsi="Adobe Arabic" w:cs="Adobe Arabic"/>
                                    <w:color w:val="000000"/>
                                    <w:kern w:val="24"/>
                                    <w:sz w:val="32"/>
                                    <w:szCs w:val="32"/>
                                    <w:rtl/>
                                    <w:lang w:bidi="ar-SY"/>
                                  </w:rPr>
                                  <w:t>قات التطو</w:t>
                                </w:r>
                                <w:r w:rsidRPr="00D0278B">
                                  <w:rPr>
                                    <w:rFonts w:ascii="Adobe Arabic" w:eastAsia="GE Dinar One" w:hAnsi="Adobe Arabic" w:cs="Adobe Arabic" w:hint="cs"/>
                                    <w:color w:val="000000"/>
                                    <w:kern w:val="24"/>
                                    <w:sz w:val="32"/>
                                    <w:szCs w:val="32"/>
                                    <w:rtl/>
                                    <w:lang w:bidi="ar-SY"/>
                                  </w:rPr>
                                  <w:t>ّ</w:t>
                                </w:r>
                                <w:r w:rsidRPr="00D0278B">
                                  <w:rPr>
                                    <w:rFonts w:ascii="Adobe Arabic" w:eastAsia="GE Dinar One" w:hAnsi="Adobe Arabic" w:cs="Adobe Arabic"/>
                                    <w:color w:val="000000"/>
                                    <w:kern w:val="24"/>
                                    <w:sz w:val="32"/>
                                    <w:szCs w:val="32"/>
                                    <w:rtl/>
                                    <w:lang w:bidi="ar-SY"/>
                                  </w:rPr>
                                  <w:t>ر الوظيفي وكيفية التغل</w:t>
                                </w:r>
                                <w:r w:rsidRPr="00D0278B">
                                  <w:rPr>
                                    <w:rFonts w:ascii="Adobe Arabic" w:eastAsia="GE Dinar One" w:hAnsi="Adobe Arabic" w:cs="Adobe Arabic" w:hint="cs"/>
                                    <w:color w:val="000000"/>
                                    <w:kern w:val="24"/>
                                    <w:sz w:val="32"/>
                                    <w:szCs w:val="32"/>
                                    <w:rtl/>
                                    <w:lang w:bidi="ar-SY"/>
                                  </w:rPr>
                                  <w:t>ّ</w:t>
                                </w:r>
                                <w:r w:rsidRPr="00D0278B">
                                  <w:rPr>
                                    <w:rFonts w:ascii="Adobe Arabic" w:eastAsia="GE Dinar One" w:hAnsi="Adobe Arabic" w:cs="Adobe Arabic"/>
                                    <w:color w:val="000000"/>
                                    <w:kern w:val="24"/>
                                    <w:sz w:val="32"/>
                                    <w:szCs w:val="32"/>
                                    <w:rtl/>
                                    <w:lang w:bidi="ar-SY"/>
                                  </w:rPr>
                                  <w:t>ب عليها</w:t>
                                </w:r>
                                <w:r w:rsidRPr="00D0278B">
                                  <w:rPr>
                                    <w:rFonts w:ascii="Adobe Arabic" w:eastAsia="GE Dinar One" w:hAnsi="Adobe Arabic" w:cs="Adobe Arabic" w:hint="cs"/>
                                    <w:color w:val="000000"/>
                                    <w:kern w:val="24"/>
                                    <w:sz w:val="32"/>
                                    <w:szCs w:val="32"/>
                                    <w:rtl/>
                                    <w:lang w:bidi="ar-SY"/>
                                  </w:rPr>
                                  <w:t>.</w:t>
                                </w:r>
                              </w:p>
                              <w:p w14:paraId="6A648AB8"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نشاط تعاوني</w:t>
                                </w:r>
                                <w:r w:rsidRPr="00D0278B">
                                  <w:rPr>
                                    <w:rFonts w:ascii="Adobe Arabic" w:eastAsia="GE Dinar One" w:hAnsi="Adobe Arabic" w:cs="Adobe Arabic" w:hint="cs"/>
                                    <w:color w:val="000000"/>
                                    <w:kern w:val="24"/>
                                    <w:sz w:val="32"/>
                                    <w:szCs w:val="32"/>
                                    <w:rtl/>
                                    <w:lang w:bidi="ar-SY"/>
                                  </w:rPr>
                                  <w:t>.</w:t>
                                </w:r>
                              </w:p>
                              <w:p w14:paraId="617A60CE" w14:textId="3F64434E" w:rsidR="00BC6FB1"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lang w:bidi="ar-SY"/>
                                  </w:rPr>
                                </w:pPr>
                                <w:r w:rsidRPr="00D0278B">
                                  <w:rPr>
                                    <w:rFonts w:ascii="Adobe Arabic" w:eastAsia="GE Dinar One" w:hAnsi="Adobe Arabic" w:cs="Adobe Arabic" w:hint="cs"/>
                                    <w:color w:val="000000"/>
                                    <w:kern w:val="24"/>
                                    <w:sz w:val="32"/>
                                    <w:szCs w:val="32"/>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072450" cy="1827436"/>
                            <a:chOff x="0" y="0"/>
                            <a:chExt cx="6072450" cy="1827436"/>
                          </a:xfrm>
                        </wpg:grpSpPr>
                        <pic:pic xmlns:pic="http://schemas.openxmlformats.org/drawingml/2006/picture">
                          <pic:nvPicPr>
                            <pic:cNvPr id="1246116252" name="Picture 1246116252" descr="Calendar "/>
                            <pic:cNvPicPr>
                              <a:picLocks noChangeAspect="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4" name="TextBox 34"/>
                          <wps:cNvSpPr txBox="1"/>
                          <wps:spPr>
                            <a:xfrm>
                              <a:off x="2494620" y="19867"/>
                              <a:ext cx="2430145" cy="536575"/>
                            </a:xfrm>
                            <a:prstGeom prst="rect">
                              <a:avLst/>
                            </a:prstGeom>
                            <a:noFill/>
                          </wps:spPr>
                          <wps:txbx>
                            <w:txbxContent>
                              <w:p w14:paraId="32476F47" w14:textId="77777777" w:rsidR="00F01FA2" w:rsidRPr="00F01FA2" w:rsidRDefault="00F01FA2" w:rsidP="00955AC5">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0861"/>
                              <a:ext cx="4566920" cy="536575"/>
                            </a:xfrm>
                            <a:prstGeom prst="rect">
                              <a:avLst/>
                            </a:prstGeom>
                            <a:noFill/>
                          </wps:spPr>
                          <wps:txbx>
                            <w:txbxContent>
                              <w:p w14:paraId="7439AB91" w14:textId="0298140C" w:rsidR="00F01FA2" w:rsidRPr="00F01FA2" w:rsidRDefault="00D0278B" w:rsidP="00955AC5">
                                <w:pPr>
                                  <w:jc w:val="center"/>
                                  <w:rPr>
                                    <w:rFonts w:ascii="Adobe Arabic" w:eastAsia="GE Dinar One" w:hAnsi="Adobe Arabic" w:cs="Adobe Arabic"/>
                                    <w:b/>
                                    <w:bCs/>
                                    <w:kern w:val="24"/>
                                    <w:sz w:val="56"/>
                                    <w:szCs w:val="56"/>
                                    <w:lang w:bidi="ar-SY"/>
                                  </w:rPr>
                                </w:pPr>
                                <w:r w:rsidRPr="00D0278B">
                                  <w:rPr>
                                    <w:rFonts w:ascii="Adobe Arabic" w:eastAsia="GE Dinar One" w:hAnsi="Adobe Arabic" w:cs="Adobe Arabic"/>
                                    <w:b/>
                                    <w:bCs/>
                                    <w:kern w:val="24"/>
                                    <w:sz w:val="56"/>
                                    <w:szCs w:val="56"/>
                                    <w:rtl/>
                                    <w:lang w:bidi="ar-SY"/>
                                  </w:rPr>
                                  <w:t>فهم الواقع وتحديد المسار</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4114A91" id="Group 162" o:spid="_x0000_s1048" style="position:absolute;left:0;text-align:left;margin-left:-36pt;margin-top:-37pt;width:524.2pt;height:571.8pt;z-index:252771328;mso-position-horizontal-relative:text;mso-position-vertical-relative:text;mso-width-relative:margin;mso-height-relative:margin" coordorigin="-5847" coordsize="66572,7262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">
                <v:group id="Group 1279981941" o:spid="_x0000_s1049" style="position:absolute;left:-5847;top:25717;width:61717;height:46903" coordorigin="-7467" coordsize="61718,46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50"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54" o:title="Target " gain="19661f" blacklevel="22938f"/>
                      </v:shape>
                    </v:group>
                    <v:shape id="TextBox 34" o:spid="_x0000_s1054"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61F5F5E2"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37AD6C11" w14:textId="77777777" w:rsidR="00BC6FB1" w:rsidRPr="00BC6FB1" w:rsidRDefault="00BC6FB1"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55" o:title="Note " gain="19661f" blacklevel="22938f"/>
                    </v:shape>
                  </v:group>
                  <v:shape id="Text Box 1279981951" o:spid="_x0000_s1059" type="#_x0000_t202" style="position:absolute;left:21557;top:8741;width:32694;height:38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0967EAE4" w14:textId="21B36781" w:rsidR="002C04B9" w:rsidRPr="002C04B9" w:rsidRDefault="00955AC5" w:rsidP="00955AC5">
                          <w:pPr>
                            <w:pStyle w:val="ad"/>
                            <w:spacing w:line="276" w:lineRule="auto"/>
                            <w:jc w:val="left"/>
                            <w:rPr>
                              <w:rFonts w:ascii="Sakkal Majalla" w:hAnsi="Sakkal Majalla" w:cs="Sakkal Majalla"/>
                              <w:sz w:val="34"/>
                              <w:szCs w:val="34"/>
                              <w:rtl/>
                            </w:rPr>
                          </w:pPr>
                          <w:hyperlink r:id="rId56" w:history="1">
                            <w:r w:rsidR="002C04B9" w:rsidRPr="00955AC5">
                              <w:rPr>
                                <w:rStyle w:val="Hyperlink"/>
                                <w:rFonts w:ascii="Sakkal Majalla" w:hAnsi="Sakkal Majalla" w:cs="Sakkal Majalla" w:hint="cs"/>
                                <w:sz w:val="34"/>
                                <w:szCs w:val="34"/>
                                <w:rtl/>
                              </w:rPr>
                              <w:t>عند الانتهاء من تنفيذ أنشطة هذه الجلسة التدريبية، سيتمكّن المشاركون من:</w:t>
                            </w:r>
                          </w:hyperlink>
                        </w:p>
                        <w:p w14:paraId="3303B690"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التعرّف على مفهوم التطوير الوظيفي وأهميّته في بيئة العمل المعاصرة.</w:t>
                          </w:r>
                        </w:p>
                        <w:p w14:paraId="307F6EDB"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التمييز بين المفاهيم الأساسية: الوظيفة، المسار المهني، والتخطيط الوظيفي.</w:t>
                          </w:r>
                        </w:p>
                        <w:p w14:paraId="23CC9869"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اكتساب مهارات تحليل الواقع الوظيفي باستخدام أدوات التقييم الذاتي.</w:t>
                          </w:r>
                        </w:p>
                        <w:p w14:paraId="7AFFA73E"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تحديد نقاط القوّة ومجالات التحسين الشخصية.</w:t>
                          </w:r>
                        </w:p>
                        <w:p w14:paraId="3CBFF115"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التعرّف على معوّقات التطوّر الوظيفي واستراتيجيات التغلّب عليها.</w:t>
                          </w:r>
                        </w:p>
                        <w:p w14:paraId="4BD98837" w14:textId="49328ACD" w:rsidR="00BC6FB1" w:rsidRPr="00D0278B" w:rsidRDefault="00BC6FB1" w:rsidP="00D0278B">
                          <w:pPr>
                            <w:spacing w:line="240" w:lineRule="auto"/>
                            <w:rPr>
                              <w:rFonts w:ascii="Adobe Arabic" w:eastAsia="GE Dinar One" w:hAnsi="Adobe Arabic" w:cs="Adobe Arabic"/>
                              <w:color w:val="000000"/>
                              <w:kern w:val="24"/>
                              <w:sz w:val="36"/>
                              <w:szCs w:val="36"/>
                              <w:lang w:bidi="ar-SY"/>
                            </w:rPr>
                          </w:pPr>
                        </w:p>
                      </w:txbxContent>
                    </v:textbox>
                  </v:shape>
                  <v:shape id="Text Box 1579856704" o:spid="_x0000_s1060" type="#_x0000_t202" style="position:absolute;left:-7467;top:8740;width:30024;height:35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15010401"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hint="cs"/>
                              <w:color w:val="000000"/>
                              <w:kern w:val="24"/>
                              <w:sz w:val="32"/>
                              <w:szCs w:val="32"/>
                              <w:rtl/>
                              <w:lang w:bidi="ar-SY"/>
                            </w:rPr>
                            <w:t>افتتاحيّة الدورة.</w:t>
                          </w:r>
                        </w:p>
                        <w:p w14:paraId="6303443F"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hint="cs"/>
                              <w:color w:val="000000"/>
                              <w:kern w:val="24"/>
                              <w:sz w:val="32"/>
                              <w:szCs w:val="32"/>
                              <w:rtl/>
                              <w:lang w:bidi="ar-SY"/>
                            </w:rPr>
                            <w:t>نشاط تعارف المشاركين.</w:t>
                          </w:r>
                        </w:p>
                        <w:p w14:paraId="0F5E1356"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نشاط عصف ذهني</w:t>
                          </w:r>
                          <w:r w:rsidRPr="00D0278B">
                            <w:rPr>
                              <w:rFonts w:ascii="Adobe Arabic" w:eastAsia="GE Dinar One" w:hAnsi="Adobe Arabic" w:cs="Adobe Arabic" w:hint="cs"/>
                              <w:color w:val="000000"/>
                              <w:kern w:val="24"/>
                              <w:sz w:val="32"/>
                              <w:szCs w:val="32"/>
                              <w:rtl/>
                              <w:lang w:bidi="ar-SY"/>
                            </w:rPr>
                            <w:t>.</w:t>
                          </w:r>
                        </w:p>
                        <w:p w14:paraId="271873AE"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مفهوم التطوير الوظيفي وأهميته في بيئة العمل الحديثة</w:t>
                          </w:r>
                          <w:r w:rsidRPr="00D0278B">
                            <w:rPr>
                              <w:rFonts w:ascii="Adobe Arabic" w:eastAsia="GE Dinar One" w:hAnsi="Adobe Arabic" w:cs="Adobe Arabic" w:hint="cs"/>
                              <w:color w:val="000000"/>
                              <w:kern w:val="24"/>
                              <w:sz w:val="32"/>
                              <w:szCs w:val="32"/>
                              <w:rtl/>
                              <w:lang w:bidi="ar-SY"/>
                            </w:rPr>
                            <w:t>.</w:t>
                          </w:r>
                        </w:p>
                        <w:p w14:paraId="701A9ED8"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الفرق بين الوظيفة والمسار المهني والتخطيط الوظيفي</w:t>
                          </w:r>
                          <w:r w:rsidRPr="00D0278B">
                            <w:rPr>
                              <w:rFonts w:ascii="Adobe Arabic" w:eastAsia="GE Dinar One" w:hAnsi="Adobe Arabic" w:cs="Adobe Arabic" w:hint="cs"/>
                              <w:color w:val="000000"/>
                              <w:kern w:val="24"/>
                              <w:sz w:val="32"/>
                              <w:szCs w:val="32"/>
                              <w:rtl/>
                              <w:lang w:bidi="ar-SY"/>
                            </w:rPr>
                            <w:t>.</w:t>
                          </w:r>
                        </w:p>
                        <w:p w14:paraId="484CACFE"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hint="cs"/>
                              <w:color w:val="000000"/>
                              <w:kern w:val="24"/>
                              <w:sz w:val="32"/>
                              <w:szCs w:val="32"/>
                              <w:rtl/>
                              <w:lang w:bidi="ar-SY"/>
                            </w:rPr>
                            <w:t>تمرين.</w:t>
                          </w:r>
                        </w:p>
                        <w:p w14:paraId="40957519"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تحليل الواقع الوظيفي الحالي باستخدام أدوات التقييم الذاتي</w:t>
                          </w:r>
                          <w:r w:rsidRPr="00D0278B">
                            <w:rPr>
                              <w:rFonts w:ascii="Adobe Arabic" w:eastAsia="GE Dinar One" w:hAnsi="Adobe Arabic" w:cs="Adobe Arabic" w:hint="cs"/>
                              <w:color w:val="000000"/>
                              <w:kern w:val="24"/>
                              <w:sz w:val="32"/>
                              <w:szCs w:val="32"/>
                              <w:rtl/>
                              <w:lang w:bidi="ar-SY"/>
                            </w:rPr>
                            <w:t>.</w:t>
                          </w:r>
                        </w:p>
                        <w:p w14:paraId="40BA1E58"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تحديد نقاط القوة ونقاط التحسين لدى المشارك</w:t>
                          </w:r>
                          <w:r w:rsidRPr="00D0278B">
                            <w:rPr>
                              <w:rFonts w:ascii="Adobe Arabic" w:eastAsia="GE Dinar One" w:hAnsi="Adobe Arabic" w:cs="Adobe Arabic" w:hint="cs"/>
                              <w:color w:val="000000"/>
                              <w:kern w:val="24"/>
                              <w:sz w:val="32"/>
                              <w:szCs w:val="32"/>
                              <w:rtl/>
                              <w:lang w:bidi="ar-SY"/>
                            </w:rPr>
                            <w:t>.</w:t>
                          </w:r>
                        </w:p>
                        <w:p w14:paraId="3F2ADCC7"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معو</w:t>
                          </w:r>
                          <w:r w:rsidRPr="00D0278B">
                            <w:rPr>
                              <w:rFonts w:ascii="Adobe Arabic" w:eastAsia="GE Dinar One" w:hAnsi="Adobe Arabic" w:cs="Adobe Arabic" w:hint="cs"/>
                              <w:color w:val="000000"/>
                              <w:kern w:val="24"/>
                              <w:sz w:val="32"/>
                              <w:szCs w:val="32"/>
                              <w:rtl/>
                              <w:lang w:bidi="ar-SY"/>
                            </w:rPr>
                            <w:t>ّ</w:t>
                          </w:r>
                          <w:r w:rsidRPr="00D0278B">
                            <w:rPr>
                              <w:rFonts w:ascii="Adobe Arabic" w:eastAsia="GE Dinar One" w:hAnsi="Adobe Arabic" w:cs="Adobe Arabic"/>
                              <w:color w:val="000000"/>
                              <w:kern w:val="24"/>
                              <w:sz w:val="32"/>
                              <w:szCs w:val="32"/>
                              <w:rtl/>
                              <w:lang w:bidi="ar-SY"/>
                            </w:rPr>
                            <w:t>قات التطو</w:t>
                          </w:r>
                          <w:r w:rsidRPr="00D0278B">
                            <w:rPr>
                              <w:rFonts w:ascii="Adobe Arabic" w:eastAsia="GE Dinar One" w:hAnsi="Adobe Arabic" w:cs="Adobe Arabic" w:hint="cs"/>
                              <w:color w:val="000000"/>
                              <w:kern w:val="24"/>
                              <w:sz w:val="32"/>
                              <w:szCs w:val="32"/>
                              <w:rtl/>
                              <w:lang w:bidi="ar-SY"/>
                            </w:rPr>
                            <w:t>ّ</w:t>
                          </w:r>
                          <w:r w:rsidRPr="00D0278B">
                            <w:rPr>
                              <w:rFonts w:ascii="Adobe Arabic" w:eastAsia="GE Dinar One" w:hAnsi="Adobe Arabic" w:cs="Adobe Arabic"/>
                              <w:color w:val="000000"/>
                              <w:kern w:val="24"/>
                              <w:sz w:val="32"/>
                              <w:szCs w:val="32"/>
                              <w:rtl/>
                              <w:lang w:bidi="ar-SY"/>
                            </w:rPr>
                            <w:t>ر الوظيفي وكيفية التغل</w:t>
                          </w:r>
                          <w:r w:rsidRPr="00D0278B">
                            <w:rPr>
                              <w:rFonts w:ascii="Adobe Arabic" w:eastAsia="GE Dinar One" w:hAnsi="Adobe Arabic" w:cs="Adobe Arabic" w:hint="cs"/>
                              <w:color w:val="000000"/>
                              <w:kern w:val="24"/>
                              <w:sz w:val="32"/>
                              <w:szCs w:val="32"/>
                              <w:rtl/>
                              <w:lang w:bidi="ar-SY"/>
                            </w:rPr>
                            <w:t>ّ</w:t>
                          </w:r>
                          <w:r w:rsidRPr="00D0278B">
                            <w:rPr>
                              <w:rFonts w:ascii="Adobe Arabic" w:eastAsia="GE Dinar One" w:hAnsi="Adobe Arabic" w:cs="Adobe Arabic"/>
                              <w:color w:val="000000"/>
                              <w:kern w:val="24"/>
                              <w:sz w:val="32"/>
                              <w:szCs w:val="32"/>
                              <w:rtl/>
                              <w:lang w:bidi="ar-SY"/>
                            </w:rPr>
                            <w:t>ب عليها</w:t>
                          </w:r>
                          <w:r w:rsidRPr="00D0278B">
                            <w:rPr>
                              <w:rFonts w:ascii="Adobe Arabic" w:eastAsia="GE Dinar One" w:hAnsi="Adobe Arabic" w:cs="Adobe Arabic" w:hint="cs"/>
                              <w:color w:val="000000"/>
                              <w:kern w:val="24"/>
                              <w:sz w:val="32"/>
                              <w:szCs w:val="32"/>
                              <w:rtl/>
                              <w:lang w:bidi="ar-SY"/>
                            </w:rPr>
                            <w:t>.</w:t>
                          </w:r>
                        </w:p>
                        <w:p w14:paraId="6A648AB8" w14:textId="77777777" w:rsidR="00D0278B"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rtl/>
                              <w:lang w:bidi="ar-SY"/>
                            </w:rPr>
                          </w:pPr>
                          <w:r w:rsidRPr="00D0278B">
                            <w:rPr>
                              <w:rFonts w:ascii="Adobe Arabic" w:eastAsia="GE Dinar One" w:hAnsi="Adobe Arabic" w:cs="Adobe Arabic"/>
                              <w:color w:val="000000"/>
                              <w:kern w:val="24"/>
                              <w:sz w:val="32"/>
                              <w:szCs w:val="32"/>
                              <w:rtl/>
                              <w:lang w:bidi="ar-SY"/>
                            </w:rPr>
                            <w:t>نشاط تعاوني</w:t>
                          </w:r>
                          <w:r w:rsidRPr="00D0278B">
                            <w:rPr>
                              <w:rFonts w:ascii="Adobe Arabic" w:eastAsia="GE Dinar One" w:hAnsi="Adobe Arabic" w:cs="Adobe Arabic" w:hint="cs"/>
                              <w:color w:val="000000"/>
                              <w:kern w:val="24"/>
                              <w:sz w:val="32"/>
                              <w:szCs w:val="32"/>
                              <w:rtl/>
                              <w:lang w:bidi="ar-SY"/>
                            </w:rPr>
                            <w:t>.</w:t>
                          </w:r>
                        </w:p>
                        <w:p w14:paraId="617A60CE" w14:textId="3F64434E" w:rsidR="00BC6FB1" w:rsidRPr="00D0278B" w:rsidRDefault="00D0278B" w:rsidP="00D0278B">
                          <w:pPr>
                            <w:pStyle w:val="a5"/>
                            <w:numPr>
                              <w:ilvl w:val="0"/>
                              <w:numId w:val="7"/>
                            </w:numPr>
                            <w:spacing w:line="192" w:lineRule="auto"/>
                            <w:ind w:left="578" w:hanging="578"/>
                            <w:rPr>
                              <w:rFonts w:ascii="Adobe Arabic" w:eastAsia="GE Dinar One" w:hAnsi="Adobe Arabic" w:cs="Adobe Arabic"/>
                              <w:color w:val="000000"/>
                              <w:kern w:val="24"/>
                              <w:sz w:val="32"/>
                              <w:szCs w:val="32"/>
                              <w:lang w:bidi="ar-SY"/>
                            </w:rPr>
                          </w:pPr>
                          <w:r w:rsidRPr="00D0278B">
                            <w:rPr>
                              <w:rFonts w:ascii="Adobe Arabic" w:eastAsia="GE Dinar One" w:hAnsi="Adobe Arabic" w:cs="Adobe Arabic" w:hint="cs"/>
                              <w:color w:val="000000"/>
                              <w:kern w:val="24"/>
                              <w:sz w:val="32"/>
                              <w:szCs w:val="32"/>
                              <w:rtl/>
                              <w:lang w:bidi="ar-SY"/>
                            </w:rPr>
                            <w:t>التقويم.</w:t>
                          </w:r>
                        </w:p>
                      </w:txbxContent>
                    </v:textbox>
                  </v:shape>
                </v:group>
                <v:group id="Group 1246116251" o:spid="_x0000_s1061" style="position:absolute;width:60724;height:18274" coordsize="60724,18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57" o:title="Calendar " gain="19661f" blacklevel="22938f"/>
                  </v:shape>
                  <v:shape id="TextBox 34" o:spid="_x0000_s1063"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32476F47" w14:textId="77777777" w:rsidR="00F01FA2" w:rsidRPr="00F01FA2" w:rsidRDefault="00F01FA2" w:rsidP="00955AC5">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4" type="#_x0000_t202" style="position:absolute;top:12908;width:4566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7439AB91" w14:textId="0298140C" w:rsidR="00F01FA2" w:rsidRPr="00F01FA2" w:rsidRDefault="00D0278B" w:rsidP="00955AC5">
                          <w:pPr>
                            <w:jc w:val="center"/>
                            <w:rPr>
                              <w:rFonts w:ascii="Adobe Arabic" w:eastAsia="GE Dinar One" w:hAnsi="Adobe Arabic" w:cs="Adobe Arabic"/>
                              <w:b/>
                              <w:bCs/>
                              <w:kern w:val="24"/>
                              <w:sz w:val="56"/>
                              <w:szCs w:val="56"/>
                              <w:lang w:bidi="ar-SY"/>
                            </w:rPr>
                          </w:pPr>
                          <w:r w:rsidRPr="00D0278B">
                            <w:rPr>
                              <w:rFonts w:ascii="Adobe Arabic" w:eastAsia="GE Dinar One" w:hAnsi="Adobe Arabic" w:cs="Adobe Arabic"/>
                              <w:b/>
                              <w:bCs/>
                              <w:kern w:val="24"/>
                              <w:sz w:val="56"/>
                              <w:szCs w:val="56"/>
                              <w:rtl/>
                              <w:lang w:bidi="ar-SY"/>
                            </w:rPr>
                            <w:t>فهم الواقع وتحديد المسار</w:t>
                          </w:r>
                        </w:p>
                      </w:txbxContent>
                    </v:textbox>
                  </v:shape>
                </v:group>
              </v:group>
            </w:pict>
          </mc:Fallback>
        </mc:AlternateContent>
      </w:r>
    </w:p>
    <w:p w14:paraId="2AC8F8FB" w14:textId="77777777" w:rsidR="00E52299" w:rsidRPr="001C11A3" w:rsidRDefault="00E52299" w:rsidP="00E52299">
      <w:pPr>
        <w:pStyle w:val="a5"/>
        <w:spacing w:line="360" w:lineRule="auto"/>
        <w:rPr>
          <w:rFonts w:ascii="Adobe Arabic" w:hAnsi="Adobe Arabic" w:cs="Adobe Arabic"/>
          <w:b/>
          <w:bCs/>
          <w:color w:val="002060"/>
          <w:sz w:val="48"/>
          <w:szCs w:val="36"/>
          <w:rtl/>
        </w:r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7C4B84C"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7B04873A"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14:paraId="6B81E013" w14:textId="77777777" w:rsidTr="00E220AB">
        <w:tc>
          <w:tcPr>
            <w:tcW w:w="2612" w:type="pct"/>
            <w:tcBorders>
              <w:left w:val="single" w:sz="4" w:space="0" w:color="168489"/>
              <w:right w:val="single" w:sz="4" w:space="0" w:color="168489"/>
            </w:tcBorders>
            <w:shd w:val="clear" w:color="auto" w:fill="auto"/>
          </w:tcPr>
          <w:p w14:paraId="50DF421B" w14:textId="77777777" w:rsidR="00F01FA2" w:rsidRDefault="00F01FA2" w:rsidP="00E220AB">
            <w:pPr>
              <w:pStyle w:val="bold"/>
              <w:jc w:val="center"/>
              <w:rPr>
                <w:color w:val="168489"/>
                <w:sz w:val="40"/>
                <w:szCs w:val="40"/>
                <w:rtl/>
                <w:lang w:bidi="ar-EG"/>
              </w:rPr>
            </w:pPr>
            <w:r>
              <w:rPr>
                <w:noProof/>
              </w:rPr>
              <w:drawing>
                <wp:inline distT="0" distB="0" distL="0" distR="0" wp14:anchorId="021D0BCE" wp14:editId="2F5A8793">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FF7E173"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0390B1E0" w14:textId="77777777" w:rsidR="00F01FA2" w:rsidRDefault="00F01FA2" w:rsidP="00E220AB">
            <w:pPr>
              <w:pStyle w:val="bold"/>
              <w:jc w:val="center"/>
              <w:rPr>
                <w:color w:val="168489"/>
                <w:sz w:val="40"/>
                <w:szCs w:val="40"/>
                <w:rtl/>
                <w:lang w:bidi="ar-EG"/>
              </w:rPr>
            </w:pPr>
            <w:r>
              <w:rPr>
                <w:noProof/>
              </w:rPr>
              <w:drawing>
                <wp:inline distT="0" distB="0" distL="0" distR="0" wp14:anchorId="3F0FCC8D" wp14:editId="5C2705E7">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6104A196" w14:textId="77777777" w:rsidR="00F01FA2" w:rsidRPr="00F01FA2" w:rsidRDefault="00162D45" w:rsidP="00E220AB">
            <w:pPr>
              <w:pStyle w:val="bold"/>
              <w:jc w:val="center"/>
              <w:rPr>
                <w:color w:val="168489"/>
                <w:sz w:val="40"/>
                <w:szCs w:val="40"/>
                <w:rtl/>
                <w:lang w:bidi="ar-EG"/>
              </w:rPr>
            </w:pPr>
            <w:bookmarkStart w:id="0" w:name="_Hlk178353506"/>
            <w:r w:rsidRPr="00162D45">
              <w:rPr>
                <w:color w:val="168489"/>
                <w:sz w:val="40"/>
                <w:szCs w:val="40"/>
                <w:rtl/>
                <w:lang w:bidi="ar-EG"/>
              </w:rPr>
              <w:t>منهجيّات التدريب</w:t>
            </w:r>
            <w:bookmarkEnd w:id="0"/>
          </w:p>
        </w:tc>
        <w:tc>
          <w:tcPr>
            <w:tcW w:w="579" w:type="pct"/>
            <w:tcBorders>
              <w:left w:val="single" w:sz="4" w:space="0" w:color="168489"/>
              <w:right w:val="single" w:sz="4" w:space="0" w:color="168489"/>
            </w:tcBorders>
            <w:shd w:val="clear" w:color="auto" w:fill="auto"/>
          </w:tcPr>
          <w:p w14:paraId="09B7CEB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601A5019" wp14:editId="6C7FBF79">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0"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04748A86" w14:textId="77777777" w:rsidTr="00E220AB">
        <w:tc>
          <w:tcPr>
            <w:tcW w:w="2612" w:type="pct"/>
            <w:tcBorders>
              <w:left w:val="single" w:sz="4" w:space="0" w:color="168489"/>
              <w:right w:val="single" w:sz="4" w:space="0" w:color="168489"/>
            </w:tcBorders>
            <w:vAlign w:val="center"/>
          </w:tcPr>
          <w:p w14:paraId="3964D6DD" w14:textId="77777777" w:rsidR="00D0278B" w:rsidRPr="00D0278B" w:rsidRDefault="00D0278B" w:rsidP="00D0278B">
            <w:pPr>
              <w:pStyle w:val="a5"/>
              <w:numPr>
                <w:ilvl w:val="0"/>
                <w:numId w:val="8"/>
              </w:numPr>
              <w:spacing w:after="0" w:line="276" w:lineRule="auto"/>
              <w:jc w:val="lowKashida"/>
              <w:rPr>
                <w:rFonts w:ascii="Adobe Arabic" w:eastAsia="Calibri" w:hAnsi="Adobe Arabic" w:cs="Adobe Arabic"/>
                <w:color w:val="0D0D0D" w:themeColor="text1" w:themeTint="F2"/>
                <w:sz w:val="28"/>
                <w:szCs w:val="28"/>
                <w:rtl/>
                <w:lang w:bidi="ar-EG"/>
              </w:rPr>
            </w:pPr>
            <w:r w:rsidRPr="00D0278B">
              <w:rPr>
                <w:rFonts w:ascii="Adobe Arabic" w:eastAsia="Calibri" w:hAnsi="Adobe Arabic" w:cs="Adobe Arabic"/>
                <w:color w:val="0D0D0D" w:themeColor="text1" w:themeTint="F2"/>
                <w:sz w:val="28"/>
                <w:szCs w:val="28"/>
                <w:rtl/>
                <w:lang w:bidi="ar-EG"/>
              </w:rPr>
              <w:t>مفهوم التطوير الوظيفي وأهميته في بيئة العمل الحديثة</w:t>
            </w:r>
            <w:r w:rsidRPr="00D0278B">
              <w:rPr>
                <w:rFonts w:ascii="Adobe Arabic" w:eastAsia="Calibri" w:hAnsi="Adobe Arabic" w:cs="Adobe Arabic" w:hint="cs"/>
                <w:color w:val="0D0D0D" w:themeColor="text1" w:themeTint="F2"/>
                <w:sz w:val="28"/>
                <w:szCs w:val="28"/>
                <w:rtl/>
                <w:lang w:bidi="ar-EG"/>
              </w:rPr>
              <w:t>.</w:t>
            </w:r>
          </w:p>
          <w:p w14:paraId="6C93B646" w14:textId="77777777" w:rsidR="00D0278B" w:rsidRPr="00D0278B" w:rsidRDefault="00D0278B" w:rsidP="00D0278B">
            <w:pPr>
              <w:pStyle w:val="a5"/>
              <w:numPr>
                <w:ilvl w:val="0"/>
                <w:numId w:val="8"/>
              </w:numPr>
              <w:spacing w:after="0" w:line="276" w:lineRule="auto"/>
              <w:jc w:val="lowKashida"/>
              <w:rPr>
                <w:rFonts w:ascii="Adobe Arabic" w:eastAsia="Calibri" w:hAnsi="Adobe Arabic" w:cs="Adobe Arabic"/>
                <w:color w:val="0D0D0D" w:themeColor="text1" w:themeTint="F2"/>
                <w:sz w:val="28"/>
                <w:szCs w:val="28"/>
                <w:rtl/>
                <w:lang w:bidi="ar-EG"/>
              </w:rPr>
            </w:pPr>
            <w:r w:rsidRPr="00D0278B">
              <w:rPr>
                <w:rFonts w:ascii="Adobe Arabic" w:eastAsia="Calibri" w:hAnsi="Adobe Arabic" w:cs="Adobe Arabic"/>
                <w:color w:val="0D0D0D" w:themeColor="text1" w:themeTint="F2"/>
                <w:sz w:val="28"/>
                <w:szCs w:val="28"/>
                <w:rtl/>
                <w:lang w:bidi="ar-EG"/>
              </w:rPr>
              <w:t>الفرق بين الوظيفة والمسار المهني والتخطيط الوظيفي</w:t>
            </w:r>
            <w:r w:rsidRPr="00D0278B">
              <w:rPr>
                <w:rFonts w:ascii="Adobe Arabic" w:eastAsia="Calibri" w:hAnsi="Adobe Arabic" w:cs="Adobe Arabic" w:hint="cs"/>
                <w:color w:val="0D0D0D" w:themeColor="text1" w:themeTint="F2"/>
                <w:sz w:val="28"/>
                <w:szCs w:val="28"/>
                <w:rtl/>
                <w:lang w:bidi="ar-EG"/>
              </w:rPr>
              <w:t>.</w:t>
            </w:r>
          </w:p>
          <w:p w14:paraId="2C24D254" w14:textId="77777777" w:rsidR="00D0278B" w:rsidRPr="00D0278B" w:rsidRDefault="00D0278B" w:rsidP="00D0278B">
            <w:pPr>
              <w:pStyle w:val="a5"/>
              <w:numPr>
                <w:ilvl w:val="0"/>
                <w:numId w:val="8"/>
              </w:numPr>
              <w:spacing w:after="0" w:line="276" w:lineRule="auto"/>
              <w:jc w:val="lowKashida"/>
              <w:rPr>
                <w:rFonts w:ascii="Adobe Arabic" w:eastAsia="Calibri" w:hAnsi="Adobe Arabic" w:cs="Adobe Arabic"/>
                <w:color w:val="0D0D0D" w:themeColor="text1" w:themeTint="F2"/>
                <w:sz w:val="28"/>
                <w:szCs w:val="28"/>
                <w:rtl/>
                <w:lang w:bidi="ar-EG"/>
              </w:rPr>
            </w:pPr>
            <w:r w:rsidRPr="00D0278B">
              <w:rPr>
                <w:rFonts w:ascii="Adobe Arabic" w:eastAsia="Calibri" w:hAnsi="Adobe Arabic" w:cs="Adobe Arabic"/>
                <w:color w:val="0D0D0D" w:themeColor="text1" w:themeTint="F2"/>
                <w:sz w:val="28"/>
                <w:szCs w:val="28"/>
                <w:rtl/>
                <w:lang w:bidi="ar-EG"/>
              </w:rPr>
              <w:t>تحليل الواقع الوظيفي الحالي باستخدام أدوات التقييم الذاتي</w:t>
            </w:r>
            <w:r w:rsidRPr="00D0278B">
              <w:rPr>
                <w:rFonts w:ascii="Adobe Arabic" w:eastAsia="Calibri" w:hAnsi="Adobe Arabic" w:cs="Adobe Arabic" w:hint="cs"/>
                <w:color w:val="0D0D0D" w:themeColor="text1" w:themeTint="F2"/>
                <w:sz w:val="28"/>
                <w:szCs w:val="28"/>
                <w:rtl/>
                <w:lang w:bidi="ar-EG"/>
              </w:rPr>
              <w:t>.</w:t>
            </w:r>
          </w:p>
          <w:p w14:paraId="1BA5AC45" w14:textId="77777777" w:rsidR="00D0278B" w:rsidRPr="00D0278B" w:rsidRDefault="00D0278B" w:rsidP="00D0278B">
            <w:pPr>
              <w:pStyle w:val="a5"/>
              <w:numPr>
                <w:ilvl w:val="0"/>
                <w:numId w:val="8"/>
              </w:numPr>
              <w:spacing w:after="0" w:line="276" w:lineRule="auto"/>
              <w:jc w:val="lowKashida"/>
              <w:rPr>
                <w:rFonts w:ascii="Adobe Arabic" w:eastAsia="Calibri" w:hAnsi="Adobe Arabic" w:cs="Adobe Arabic"/>
                <w:color w:val="0D0D0D" w:themeColor="text1" w:themeTint="F2"/>
                <w:sz w:val="28"/>
                <w:szCs w:val="28"/>
                <w:rtl/>
                <w:lang w:bidi="ar-EG"/>
              </w:rPr>
            </w:pPr>
            <w:r w:rsidRPr="00D0278B">
              <w:rPr>
                <w:rFonts w:ascii="Adobe Arabic" w:eastAsia="Calibri" w:hAnsi="Adobe Arabic" w:cs="Adobe Arabic"/>
                <w:color w:val="0D0D0D" w:themeColor="text1" w:themeTint="F2"/>
                <w:sz w:val="28"/>
                <w:szCs w:val="28"/>
                <w:rtl/>
                <w:lang w:bidi="ar-EG"/>
              </w:rPr>
              <w:t>تحديد نقاط القوة ونقاط التحسين لدى المشارك</w:t>
            </w:r>
            <w:r w:rsidRPr="00D0278B">
              <w:rPr>
                <w:rFonts w:ascii="Adobe Arabic" w:eastAsia="Calibri" w:hAnsi="Adobe Arabic" w:cs="Adobe Arabic" w:hint="cs"/>
                <w:color w:val="0D0D0D" w:themeColor="text1" w:themeTint="F2"/>
                <w:sz w:val="28"/>
                <w:szCs w:val="28"/>
                <w:rtl/>
                <w:lang w:bidi="ar-EG"/>
              </w:rPr>
              <w:t>.</w:t>
            </w:r>
          </w:p>
          <w:p w14:paraId="170D4E70" w14:textId="4C24BA16" w:rsidR="00F01FA2" w:rsidRPr="00D0278B" w:rsidRDefault="00D0278B" w:rsidP="00D0278B">
            <w:pPr>
              <w:pStyle w:val="a5"/>
              <w:numPr>
                <w:ilvl w:val="0"/>
                <w:numId w:val="8"/>
              </w:numPr>
              <w:spacing w:after="0" w:line="276" w:lineRule="auto"/>
              <w:jc w:val="lowKashida"/>
              <w:rPr>
                <w:rFonts w:ascii="Sakkal Majalla" w:hAnsi="Sakkal Majalla" w:cs="Sakkal Majalla"/>
                <w:sz w:val="32"/>
                <w:szCs w:val="32"/>
                <w:rtl/>
              </w:rPr>
            </w:pPr>
            <w:r w:rsidRPr="00D0278B">
              <w:rPr>
                <w:rFonts w:ascii="Adobe Arabic" w:eastAsia="Calibri" w:hAnsi="Adobe Arabic" w:cs="Adobe Arabic"/>
                <w:color w:val="0D0D0D" w:themeColor="text1" w:themeTint="F2"/>
                <w:sz w:val="28"/>
                <w:szCs w:val="28"/>
                <w:rtl/>
                <w:lang w:bidi="ar-EG"/>
              </w:rPr>
              <w:t>معو</w:t>
            </w:r>
            <w:r w:rsidRPr="00D0278B">
              <w:rPr>
                <w:rFonts w:ascii="Adobe Arabic" w:eastAsia="Calibri" w:hAnsi="Adobe Arabic" w:cs="Adobe Arabic" w:hint="cs"/>
                <w:color w:val="0D0D0D" w:themeColor="text1" w:themeTint="F2"/>
                <w:sz w:val="28"/>
                <w:szCs w:val="28"/>
                <w:rtl/>
                <w:lang w:bidi="ar-EG"/>
              </w:rPr>
              <w:t>ّ</w:t>
            </w:r>
            <w:r w:rsidRPr="00D0278B">
              <w:rPr>
                <w:rFonts w:ascii="Adobe Arabic" w:eastAsia="Calibri" w:hAnsi="Adobe Arabic" w:cs="Adobe Arabic"/>
                <w:color w:val="0D0D0D" w:themeColor="text1" w:themeTint="F2"/>
                <w:sz w:val="28"/>
                <w:szCs w:val="28"/>
                <w:rtl/>
                <w:lang w:bidi="ar-EG"/>
              </w:rPr>
              <w:t>قات التطو</w:t>
            </w:r>
            <w:r w:rsidRPr="00D0278B">
              <w:rPr>
                <w:rFonts w:ascii="Adobe Arabic" w:eastAsia="Calibri" w:hAnsi="Adobe Arabic" w:cs="Adobe Arabic" w:hint="cs"/>
                <w:color w:val="0D0D0D" w:themeColor="text1" w:themeTint="F2"/>
                <w:sz w:val="28"/>
                <w:szCs w:val="28"/>
                <w:rtl/>
                <w:lang w:bidi="ar-EG"/>
              </w:rPr>
              <w:t>ّ</w:t>
            </w:r>
            <w:r w:rsidRPr="00D0278B">
              <w:rPr>
                <w:rFonts w:ascii="Adobe Arabic" w:eastAsia="Calibri" w:hAnsi="Adobe Arabic" w:cs="Adobe Arabic"/>
                <w:color w:val="0D0D0D" w:themeColor="text1" w:themeTint="F2"/>
                <w:sz w:val="28"/>
                <w:szCs w:val="28"/>
                <w:rtl/>
                <w:lang w:bidi="ar-EG"/>
              </w:rPr>
              <w:t>ر الوظيفي وكيفية التغل</w:t>
            </w:r>
            <w:r w:rsidRPr="00D0278B">
              <w:rPr>
                <w:rFonts w:ascii="Adobe Arabic" w:eastAsia="Calibri" w:hAnsi="Adobe Arabic" w:cs="Adobe Arabic" w:hint="cs"/>
                <w:color w:val="0D0D0D" w:themeColor="text1" w:themeTint="F2"/>
                <w:sz w:val="28"/>
                <w:szCs w:val="28"/>
                <w:rtl/>
                <w:lang w:bidi="ar-EG"/>
              </w:rPr>
              <w:t>ّ</w:t>
            </w:r>
            <w:r w:rsidRPr="00D0278B">
              <w:rPr>
                <w:rFonts w:ascii="Adobe Arabic" w:eastAsia="Calibri" w:hAnsi="Adobe Arabic" w:cs="Adobe Arabic"/>
                <w:color w:val="0D0D0D" w:themeColor="text1" w:themeTint="F2"/>
                <w:sz w:val="28"/>
                <w:szCs w:val="28"/>
                <w:rtl/>
                <w:lang w:bidi="ar-EG"/>
              </w:rPr>
              <w:t>ب عليها</w:t>
            </w:r>
            <w:r w:rsidRPr="00D0278B">
              <w:rPr>
                <w:rFonts w:ascii="Adobe Arabic" w:eastAsia="Calibri" w:hAnsi="Adobe Arabic" w:cs="Adobe Arabic" w:hint="cs"/>
                <w:color w:val="0D0D0D" w:themeColor="text1" w:themeTint="F2"/>
                <w:sz w:val="28"/>
                <w:szCs w:val="28"/>
                <w:rtl/>
                <w:lang w:bidi="ar-EG"/>
              </w:rPr>
              <w:t>.</w:t>
            </w:r>
          </w:p>
        </w:tc>
        <w:tc>
          <w:tcPr>
            <w:tcW w:w="1809" w:type="pct"/>
            <w:tcBorders>
              <w:left w:val="single" w:sz="4" w:space="0" w:color="168489"/>
              <w:right w:val="single" w:sz="4" w:space="0" w:color="168489"/>
            </w:tcBorders>
            <w:vAlign w:val="center"/>
          </w:tcPr>
          <w:p w14:paraId="778C1523"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5413D1D4"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1765A46F"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3161F7D0"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166CB6F7" w14:textId="77777777" w:rsidR="00F01FA2" w:rsidRPr="00781A2F" w:rsidRDefault="00162D4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63B3D162"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05F2FC11" w14:textId="77777777"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55BCD34B" w14:textId="77777777"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14:paraId="4802CA26" w14:textId="77777777" w:rsidR="00986395" w:rsidRDefault="00A3722A" w:rsidP="00A25AD3">
      <w:pPr>
        <w:spacing w:after="160" w:line="259" w:lineRule="auto"/>
        <w:ind w:left="720"/>
        <w:rPr>
          <w:rFonts w:ascii="Adobe Arabic" w:hAnsi="Adobe Arabic" w:cs="Adobe Arabic"/>
          <w:sz w:val="48"/>
          <w:szCs w:val="52"/>
          <w:rtl/>
          <w:lang w:bidi="ar-SY"/>
        </w:rPr>
      </w:pPr>
      <w:bookmarkStart w:id="1" w:name="_Hlk139742074"/>
      <w:r w:rsidRPr="00A3722A">
        <w:rPr>
          <w:rFonts w:ascii="Adobe Arabic" w:hAnsi="Adobe Arabic" w:cs="Adobe Arabic"/>
          <w:noProof/>
          <w:sz w:val="48"/>
          <w:szCs w:val="52"/>
          <w:lang w:bidi="ar-SY"/>
        </w:rPr>
        <w:lastRenderedPageBreak/>
        <mc:AlternateContent>
          <mc:Choice Requires="wpg">
            <w:drawing>
              <wp:inline distT="0" distB="0" distL="0" distR="0" wp14:anchorId="7BE1707A" wp14:editId="12A4EB57">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61">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0883D7C4" w14:textId="2A5AF0E3" w:rsidR="00A3722A" w:rsidRDefault="00955AC5" w:rsidP="00A3722A">
                              <w:pPr>
                                <w:rPr>
                                  <w:rFonts w:ascii="Adobe Arabic" w:eastAsia="Times New Roman" w:hAnsi="Adobe Arabic" w:cs="Adobe Arabic"/>
                                  <w:b/>
                                  <w:bCs/>
                                  <w:color w:val="168489"/>
                                  <w:kern w:val="24"/>
                                  <w:sz w:val="48"/>
                                  <w:szCs w:val="48"/>
                                  <w:lang w:bidi="ar-SY"/>
                                </w:rPr>
                              </w:pPr>
                              <w:hyperlink r:id="rId62" w:history="1">
                                <w:r w:rsidR="00A3722A" w:rsidRPr="00955AC5">
                                  <w:rPr>
                                    <w:rStyle w:val="Hyperlink"/>
                                    <w:rFonts w:ascii="Adobe Arabic" w:eastAsia="Times New Roman" w:hAnsi="Adobe Arabic" w:cs="Adobe Arabic"/>
                                    <w:b/>
                                    <w:bCs/>
                                    <w:kern w:val="24"/>
                                    <w:sz w:val="48"/>
                                    <w:szCs w:val="48"/>
                                    <w:rtl/>
                                    <w:lang w:bidi="ar-SY"/>
                                  </w:rPr>
                                  <w:t>ما</w:t>
                                </w:r>
                                <w:r w:rsidRPr="00955AC5">
                                  <w:rPr>
                                    <w:rStyle w:val="Hyperlink"/>
                                    <w:rFonts w:ascii="Adobe Arabic" w:eastAsia="Times New Roman" w:hAnsi="Adobe Arabic" w:cs="Adobe Arabic" w:hint="cs"/>
                                    <w:b/>
                                    <w:bCs/>
                                    <w:kern w:val="24"/>
                                    <w:sz w:val="48"/>
                                    <w:szCs w:val="48"/>
                                    <w:rtl/>
                                    <w:lang w:bidi="ar-SY"/>
                                  </w:rPr>
                                  <w:t xml:space="preserve"> </w:t>
                                </w:r>
                                <w:r w:rsidR="00A3722A" w:rsidRPr="00955AC5">
                                  <w:rPr>
                                    <w:rStyle w:val="Hyperlink"/>
                                    <w:rFonts w:ascii="Adobe Arabic" w:eastAsia="Times New Roman" w:hAnsi="Adobe Arabic" w:cs="Adobe Arabic"/>
                                    <w:b/>
                                    <w:bCs/>
                                    <w:kern w:val="24"/>
                                    <w:sz w:val="48"/>
                                    <w:szCs w:val="48"/>
                                    <w:rtl/>
                                    <w:lang w:bidi="ar-SY"/>
                                  </w:rPr>
                                  <w:t xml:space="preserve">هي توقعاتك من </w:t>
                                </w:r>
                                <w:r w:rsidR="0009673E" w:rsidRPr="00955AC5">
                                  <w:rPr>
                                    <w:rStyle w:val="Hyperlink"/>
                                    <w:rFonts w:ascii="Adobe Arabic" w:eastAsia="Times New Roman" w:hAnsi="Adobe Arabic" w:cs="Adobe Arabic" w:hint="cs"/>
                                    <w:b/>
                                    <w:bCs/>
                                    <w:kern w:val="24"/>
                                    <w:sz w:val="48"/>
                                    <w:szCs w:val="48"/>
                                    <w:rtl/>
                                    <w:lang w:bidi="ar-SY"/>
                                  </w:rPr>
                                  <w:t>هذه</w:t>
                                </w:r>
                                <w:r w:rsidR="00A3722A" w:rsidRPr="00955AC5">
                                  <w:rPr>
                                    <w:rStyle w:val="Hyperlink"/>
                                    <w:rFonts w:ascii="Adobe Arabic" w:eastAsia="Times New Roman" w:hAnsi="Adobe Arabic" w:cs="Adobe Arabic"/>
                                    <w:b/>
                                    <w:bCs/>
                                    <w:kern w:val="24"/>
                                    <w:sz w:val="48"/>
                                    <w:szCs w:val="48"/>
                                    <w:rtl/>
                                    <w:lang w:bidi="ar-SY"/>
                                  </w:rPr>
                                  <w:t xml:space="preserve"> </w:t>
                                </w:r>
                                <w:r w:rsidR="0009673E" w:rsidRPr="00955AC5">
                                  <w:rPr>
                                    <w:rStyle w:val="Hyperlink"/>
                                    <w:rFonts w:ascii="Adobe Arabic" w:eastAsia="Times New Roman" w:hAnsi="Adobe Arabic" w:cs="Adobe Arabic" w:hint="cs"/>
                                    <w:b/>
                                    <w:bCs/>
                                    <w:kern w:val="24"/>
                                    <w:sz w:val="48"/>
                                    <w:szCs w:val="48"/>
                                    <w:rtl/>
                                    <w:lang w:bidi="ar-SY"/>
                                  </w:rPr>
                                  <w:t>الدورة</w:t>
                                </w:r>
                                <w:r w:rsidR="00A3722A" w:rsidRPr="00955AC5">
                                  <w:rPr>
                                    <w:rStyle w:val="Hyperlink"/>
                                    <w:rFonts w:ascii="Adobe Arabic" w:eastAsia="Times New Roman" w:hAnsi="Adobe Arabic" w:cs="Adobe Arabic"/>
                                    <w:b/>
                                    <w:bCs/>
                                    <w:kern w:val="24"/>
                                    <w:sz w:val="48"/>
                                    <w:szCs w:val="48"/>
                                    <w:rtl/>
                                    <w:lang w:bidi="ar-SY"/>
                                  </w:rPr>
                                  <w:t xml:space="preserve"> التدريبي</w:t>
                                </w:r>
                                <w:r w:rsidR="0009673E" w:rsidRPr="00955AC5">
                                  <w:rPr>
                                    <w:rStyle w:val="Hyperlink"/>
                                    <w:rFonts w:ascii="Adobe Arabic" w:eastAsia="Times New Roman" w:hAnsi="Adobe Arabic" w:cs="Adobe Arabic" w:hint="cs"/>
                                    <w:b/>
                                    <w:bCs/>
                                    <w:kern w:val="24"/>
                                    <w:sz w:val="48"/>
                                    <w:szCs w:val="48"/>
                                    <w:rtl/>
                                    <w:lang w:bidi="ar-SY"/>
                                  </w:rPr>
                                  <w:t>ة</w:t>
                                </w:r>
                                <w:r w:rsidR="00A3722A" w:rsidRPr="00955AC5">
                                  <w:rPr>
                                    <w:rStyle w:val="Hyperlink"/>
                                    <w:rFonts w:ascii="Adobe Arabic" w:eastAsia="Times New Roman" w:hAnsi="Adobe Arabic" w:cs="Adobe Arabic"/>
                                    <w:b/>
                                    <w:bCs/>
                                    <w:kern w:val="24"/>
                                    <w:sz w:val="48"/>
                                    <w:szCs w:val="48"/>
                                    <w:rtl/>
                                    <w:lang w:bidi="ar-SY"/>
                                  </w:rPr>
                                  <w:t>؟</w:t>
                                </w:r>
                              </w:hyperlink>
                              <w:r w:rsidR="00A3722A">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w14:anchorId="7BE1707A" id="Group 42" o:spid="_x0000_s1065"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">
                <v:shape id="Picture 388507676" o:spid="_x0000_s1066"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63" o:title="Learning" grayscale="t"/>
                </v:shape>
                <v:shape id="TextBox 32" o:spid="_x0000_s1067"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0883D7C4" w14:textId="2A5AF0E3" w:rsidR="00A3722A" w:rsidRDefault="00955AC5" w:rsidP="00A3722A">
                        <w:pPr>
                          <w:rPr>
                            <w:rFonts w:ascii="Adobe Arabic" w:eastAsia="Times New Roman" w:hAnsi="Adobe Arabic" w:cs="Adobe Arabic"/>
                            <w:b/>
                            <w:bCs/>
                            <w:color w:val="168489"/>
                            <w:kern w:val="24"/>
                            <w:sz w:val="48"/>
                            <w:szCs w:val="48"/>
                            <w:lang w:bidi="ar-SY"/>
                          </w:rPr>
                        </w:pPr>
                        <w:hyperlink r:id="rId64" w:history="1">
                          <w:r w:rsidR="00A3722A" w:rsidRPr="00955AC5">
                            <w:rPr>
                              <w:rStyle w:val="Hyperlink"/>
                              <w:rFonts w:ascii="Adobe Arabic" w:eastAsia="Times New Roman" w:hAnsi="Adobe Arabic" w:cs="Adobe Arabic"/>
                              <w:b/>
                              <w:bCs/>
                              <w:kern w:val="24"/>
                              <w:sz w:val="48"/>
                              <w:szCs w:val="48"/>
                              <w:rtl/>
                              <w:lang w:bidi="ar-SY"/>
                            </w:rPr>
                            <w:t>ما</w:t>
                          </w:r>
                          <w:r w:rsidRPr="00955AC5">
                            <w:rPr>
                              <w:rStyle w:val="Hyperlink"/>
                              <w:rFonts w:ascii="Adobe Arabic" w:eastAsia="Times New Roman" w:hAnsi="Adobe Arabic" w:cs="Adobe Arabic" w:hint="cs"/>
                              <w:b/>
                              <w:bCs/>
                              <w:kern w:val="24"/>
                              <w:sz w:val="48"/>
                              <w:szCs w:val="48"/>
                              <w:rtl/>
                              <w:lang w:bidi="ar-SY"/>
                            </w:rPr>
                            <w:t xml:space="preserve"> </w:t>
                          </w:r>
                          <w:r w:rsidR="00A3722A" w:rsidRPr="00955AC5">
                            <w:rPr>
                              <w:rStyle w:val="Hyperlink"/>
                              <w:rFonts w:ascii="Adobe Arabic" w:eastAsia="Times New Roman" w:hAnsi="Adobe Arabic" w:cs="Adobe Arabic"/>
                              <w:b/>
                              <w:bCs/>
                              <w:kern w:val="24"/>
                              <w:sz w:val="48"/>
                              <w:szCs w:val="48"/>
                              <w:rtl/>
                              <w:lang w:bidi="ar-SY"/>
                            </w:rPr>
                            <w:t xml:space="preserve">هي توقعاتك من </w:t>
                          </w:r>
                          <w:r w:rsidR="0009673E" w:rsidRPr="00955AC5">
                            <w:rPr>
                              <w:rStyle w:val="Hyperlink"/>
                              <w:rFonts w:ascii="Adobe Arabic" w:eastAsia="Times New Roman" w:hAnsi="Adobe Arabic" w:cs="Adobe Arabic" w:hint="cs"/>
                              <w:b/>
                              <w:bCs/>
                              <w:kern w:val="24"/>
                              <w:sz w:val="48"/>
                              <w:szCs w:val="48"/>
                              <w:rtl/>
                              <w:lang w:bidi="ar-SY"/>
                            </w:rPr>
                            <w:t>هذه</w:t>
                          </w:r>
                          <w:r w:rsidR="00A3722A" w:rsidRPr="00955AC5">
                            <w:rPr>
                              <w:rStyle w:val="Hyperlink"/>
                              <w:rFonts w:ascii="Adobe Arabic" w:eastAsia="Times New Roman" w:hAnsi="Adobe Arabic" w:cs="Adobe Arabic"/>
                              <w:b/>
                              <w:bCs/>
                              <w:kern w:val="24"/>
                              <w:sz w:val="48"/>
                              <w:szCs w:val="48"/>
                              <w:rtl/>
                              <w:lang w:bidi="ar-SY"/>
                            </w:rPr>
                            <w:t xml:space="preserve"> </w:t>
                          </w:r>
                          <w:r w:rsidR="0009673E" w:rsidRPr="00955AC5">
                            <w:rPr>
                              <w:rStyle w:val="Hyperlink"/>
                              <w:rFonts w:ascii="Adobe Arabic" w:eastAsia="Times New Roman" w:hAnsi="Adobe Arabic" w:cs="Adobe Arabic" w:hint="cs"/>
                              <w:b/>
                              <w:bCs/>
                              <w:kern w:val="24"/>
                              <w:sz w:val="48"/>
                              <w:szCs w:val="48"/>
                              <w:rtl/>
                              <w:lang w:bidi="ar-SY"/>
                            </w:rPr>
                            <w:t>الدورة</w:t>
                          </w:r>
                          <w:r w:rsidR="00A3722A" w:rsidRPr="00955AC5">
                            <w:rPr>
                              <w:rStyle w:val="Hyperlink"/>
                              <w:rFonts w:ascii="Adobe Arabic" w:eastAsia="Times New Roman" w:hAnsi="Adobe Arabic" w:cs="Adobe Arabic"/>
                              <w:b/>
                              <w:bCs/>
                              <w:kern w:val="24"/>
                              <w:sz w:val="48"/>
                              <w:szCs w:val="48"/>
                              <w:rtl/>
                              <w:lang w:bidi="ar-SY"/>
                            </w:rPr>
                            <w:t xml:space="preserve"> التدريبي</w:t>
                          </w:r>
                          <w:r w:rsidR="0009673E" w:rsidRPr="00955AC5">
                            <w:rPr>
                              <w:rStyle w:val="Hyperlink"/>
                              <w:rFonts w:ascii="Adobe Arabic" w:eastAsia="Times New Roman" w:hAnsi="Adobe Arabic" w:cs="Adobe Arabic" w:hint="cs"/>
                              <w:b/>
                              <w:bCs/>
                              <w:kern w:val="24"/>
                              <w:sz w:val="48"/>
                              <w:szCs w:val="48"/>
                              <w:rtl/>
                              <w:lang w:bidi="ar-SY"/>
                            </w:rPr>
                            <w:t>ة</w:t>
                          </w:r>
                          <w:r w:rsidR="00A3722A" w:rsidRPr="00955AC5">
                            <w:rPr>
                              <w:rStyle w:val="Hyperlink"/>
                              <w:rFonts w:ascii="Adobe Arabic" w:eastAsia="Times New Roman" w:hAnsi="Adobe Arabic" w:cs="Adobe Arabic"/>
                              <w:b/>
                              <w:bCs/>
                              <w:kern w:val="24"/>
                              <w:sz w:val="48"/>
                              <w:szCs w:val="48"/>
                              <w:rtl/>
                              <w:lang w:bidi="ar-SY"/>
                            </w:rPr>
                            <w:t>؟</w:t>
                          </w:r>
                        </w:hyperlink>
                        <w:r w:rsidR="00A3722A">
                          <w:rPr>
                            <w:rFonts w:ascii="Adobe Arabic" w:eastAsia="Times New Roman" w:hAnsi="Adobe Arabic" w:cs="Adobe Arabic"/>
                            <w:b/>
                            <w:bCs/>
                            <w:color w:val="168489"/>
                            <w:kern w:val="24"/>
                            <w:sz w:val="48"/>
                            <w:szCs w:val="48"/>
                            <w:rtl/>
                            <w:lang w:bidi="ar-SY"/>
                          </w:rPr>
                          <w:t xml:space="preserve"> </w:t>
                        </w:r>
                      </w:p>
                    </w:txbxContent>
                  </v:textbox>
                </v:shape>
                <w10:anchorlock/>
              </v:group>
            </w:pict>
          </mc:Fallback>
        </mc:AlternateContent>
      </w:r>
    </w:p>
    <w:p w14:paraId="2E11EED8" w14:textId="77777777" w:rsidR="00134CDB" w:rsidRDefault="00134CDB" w:rsidP="00F01FA2">
      <w:pPr>
        <w:spacing w:after="160" w:line="600" w:lineRule="auto"/>
        <w:jc w:val="center"/>
        <w:rPr>
          <w:rFonts w:ascii="Adobe Arabic" w:hAnsi="Adobe Arabic" w:cs="Adobe Arabic"/>
          <w:sz w:val="36"/>
          <w:szCs w:val="40"/>
          <w:lang w:bidi="ar-SY"/>
        </w:rPr>
      </w:pPr>
    </w:p>
    <w:p w14:paraId="0104A28C" w14:textId="77777777"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29DC92AD"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1"/>
    <w:p w14:paraId="0DF3CB12" w14:textId="77777777" w:rsidR="00986395" w:rsidRDefault="00C05F04" w:rsidP="00C05F04">
      <w:pPr>
        <w:spacing w:after="160" w:line="259" w:lineRule="auto"/>
        <w:jc w:val="center"/>
        <w:rPr>
          <w:rFonts w:cs="PT Bold Heading"/>
          <w:sz w:val="52"/>
          <w:szCs w:val="56"/>
          <w:rtl/>
          <w:lang w:bidi="ar-EG"/>
        </w:rPr>
      </w:pPr>
      <w:r>
        <w:rPr>
          <w:rFonts w:cs="PT Bold Heading"/>
          <w:noProof/>
          <w:sz w:val="52"/>
          <w:szCs w:val="56"/>
          <w:lang w:bidi="ar-EG"/>
        </w:rPr>
        <w:drawing>
          <wp:inline distT="0" distB="0" distL="0" distR="0" wp14:anchorId="5BE51530" wp14:editId="7E6AAF32">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5">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14:paraId="39CA0954" w14:textId="27BEB1CE" w:rsidR="00D0278B" w:rsidRDefault="00D0278B" w:rsidP="00D0278B">
      <w:pPr>
        <w:spacing w:before="240"/>
        <w:rPr>
          <w:rFonts w:ascii="Sakkal Majalla" w:eastAsiaTheme="minorEastAsia" w:hAnsi="Sakkal Majalla"/>
          <w:b/>
          <w:bCs/>
          <w:color w:val="FF0000"/>
          <w:sz w:val="32"/>
          <w:szCs w:val="32"/>
          <w:rtl/>
        </w:rPr>
      </w:pPr>
      <w:r w:rsidRPr="00F01FA2">
        <w:rPr>
          <w:noProof/>
          <w:lang w:bidi="ar-SY"/>
        </w:rPr>
        <w:lastRenderedPageBreak/>
        <mc:AlternateContent>
          <mc:Choice Requires="wpg">
            <w:drawing>
              <wp:inline distT="0" distB="0" distL="0" distR="0" wp14:anchorId="59B7F916" wp14:editId="6DE8A1C2">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14:paraId="16D4AD7D" w14:textId="77777777" w:rsidR="00D0278B" w:rsidRDefault="00D0278B" w:rsidP="00D0278B">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14:paraId="7810634E" w14:textId="77777777" w:rsidR="00D0278B" w:rsidRPr="004A69A2" w:rsidRDefault="00D0278B" w:rsidP="00D0278B">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w14:anchorId="59B7F916" id="Group 3" o:spid="_x0000_s1068"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">
                <v:shape id="TextBox 4" o:spid="_x0000_s1069"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16D4AD7D" w14:textId="77777777" w:rsidR="00D0278B" w:rsidRDefault="00D0278B" w:rsidP="00D0278B">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70"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71"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66" o:title="Puzzle "/>
                </v:shape>
                <v:shape id="TextBox 7" o:spid="_x0000_s1072"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7810634E" w14:textId="77777777" w:rsidR="00D0278B" w:rsidRPr="004A69A2" w:rsidRDefault="00D0278B" w:rsidP="00D0278B">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14:paraId="7F25760E" w14:textId="77777777" w:rsidR="00D0278B" w:rsidRPr="00EC109D" w:rsidRDefault="00D0278B" w:rsidP="00D0278B">
      <w:pPr>
        <w:rPr>
          <w:rtl/>
        </w:rPr>
      </w:pPr>
      <w:r w:rsidRPr="00D0278B">
        <w:rPr>
          <w:color w:val="168489"/>
          <w:rtl/>
        </w:rPr>
        <w:t>عنوان النشاط:</w:t>
      </w:r>
      <w:r>
        <w:rPr>
          <w:rFonts w:hint="cs"/>
          <w:rtl/>
        </w:rPr>
        <w:t xml:space="preserve"> </w:t>
      </w:r>
      <w:r w:rsidRPr="00EC109D">
        <w:rPr>
          <w:rtl/>
        </w:rPr>
        <w:t>خارطة المسارات المهنية</w:t>
      </w:r>
      <w:r>
        <w:rPr>
          <w:rFonts w:hint="cs"/>
          <w:rtl/>
        </w:rPr>
        <w:t>.</w:t>
      </w:r>
    </w:p>
    <w:p w14:paraId="5B2F0586" w14:textId="77777777" w:rsidR="00D0278B" w:rsidRPr="00EC109D" w:rsidRDefault="00D0278B" w:rsidP="00D0278B">
      <w:pPr>
        <w:rPr>
          <w:rtl/>
        </w:rPr>
      </w:pPr>
      <w:r w:rsidRPr="00D0278B">
        <w:rPr>
          <w:color w:val="168489"/>
          <w:rtl/>
        </w:rPr>
        <w:t>المد</w:t>
      </w:r>
      <w:r w:rsidRPr="00D0278B">
        <w:rPr>
          <w:rFonts w:hint="cs"/>
          <w:color w:val="168489"/>
          <w:rtl/>
        </w:rPr>
        <w:t>ّ</w:t>
      </w:r>
      <w:r w:rsidRPr="00D0278B">
        <w:rPr>
          <w:color w:val="168489"/>
          <w:rtl/>
        </w:rPr>
        <w:t>ة:</w:t>
      </w:r>
      <w:r>
        <w:rPr>
          <w:rFonts w:hint="cs"/>
          <w:rtl/>
        </w:rPr>
        <w:t xml:space="preserve"> </w:t>
      </w:r>
      <w:r w:rsidRPr="00EC109D">
        <w:rPr>
          <w:rtl/>
        </w:rPr>
        <w:t>20 دقيقة</w:t>
      </w:r>
      <w:r>
        <w:rPr>
          <w:rFonts w:hint="cs"/>
          <w:rtl/>
        </w:rPr>
        <w:t>.</w:t>
      </w:r>
    </w:p>
    <w:p w14:paraId="35F3CB0F" w14:textId="2B03FDF0" w:rsidR="00D0278B" w:rsidRPr="00D0278B" w:rsidRDefault="00955AC5" w:rsidP="00D0278B">
      <w:pPr>
        <w:rPr>
          <w:color w:val="168489"/>
          <w:rtl/>
        </w:rPr>
      </w:pPr>
      <w:hyperlink r:id="rId67" w:history="1">
        <w:r w:rsidR="00D0278B" w:rsidRPr="00955AC5">
          <w:rPr>
            <w:rStyle w:val="Hyperlink"/>
            <w:rtl/>
          </w:rPr>
          <w:t>الأهداف:</w:t>
        </w:r>
      </w:hyperlink>
    </w:p>
    <w:p w14:paraId="64C1CF12" w14:textId="77777777" w:rsidR="00D0278B" w:rsidRPr="00EC109D" w:rsidRDefault="00D0278B" w:rsidP="00D0278B">
      <w:pPr>
        <w:rPr>
          <w:rtl/>
        </w:rPr>
      </w:pPr>
      <w:r w:rsidRPr="00EC109D">
        <w:rPr>
          <w:rtl/>
        </w:rPr>
        <w:t>1. كسر الحاجز النفسي بين المشاركين.</w:t>
      </w:r>
    </w:p>
    <w:p w14:paraId="7A31D075" w14:textId="77777777" w:rsidR="00D0278B" w:rsidRPr="00EC109D" w:rsidRDefault="00D0278B" w:rsidP="00D0278B">
      <w:pPr>
        <w:rPr>
          <w:rtl/>
        </w:rPr>
      </w:pPr>
      <w:r w:rsidRPr="00EC109D">
        <w:rPr>
          <w:rtl/>
        </w:rPr>
        <w:t>2. التعرّف على الخلفيات المهنية والطموحات المستقبلية للمشاركين.</w:t>
      </w:r>
    </w:p>
    <w:p w14:paraId="6417206C" w14:textId="77777777" w:rsidR="00D0278B" w:rsidRPr="00EC109D" w:rsidRDefault="00D0278B" w:rsidP="00D0278B">
      <w:pPr>
        <w:rPr>
          <w:rtl/>
        </w:rPr>
      </w:pPr>
      <w:r w:rsidRPr="00EC109D">
        <w:rPr>
          <w:rtl/>
        </w:rPr>
        <w:t>3. اكتشاف القواسم المشتركة وفرص التعاون بين أعضاء المجموعة.</w:t>
      </w:r>
    </w:p>
    <w:p w14:paraId="2375FD46" w14:textId="4467E967" w:rsidR="00D0278B" w:rsidRDefault="007E256B" w:rsidP="007E256B">
      <w:pPr>
        <w:ind w:left="-897"/>
        <w:jc w:val="center"/>
        <w:rPr>
          <w:rtl/>
        </w:rPr>
      </w:pPr>
      <w:r>
        <w:rPr>
          <w:noProof/>
        </w:rPr>
        <mc:AlternateContent>
          <mc:Choice Requires="wps">
            <w:drawing>
              <wp:inline distT="0" distB="0" distL="0" distR="0" wp14:anchorId="594CCA64" wp14:editId="26B75E97">
                <wp:extent cx="6684010" cy="5448300"/>
                <wp:effectExtent l="0" t="0" r="21590" b="19050"/>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84010" cy="5448300"/>
                        </a:xfrm>
                        <a:prstGeom prst="roundRect">
                          <a:avLst>
                            <a:gd name="adj" fmla="val 16667"/>
                          </a:avLst>
                        </a:prstGeom>
                        <a:solidFill>
                          <a:srgbClr val="EAF4E4"/>
                        </a:solidFill>
                        <a:ln w="12700">
                          <a:solidFill>
                            <a:schemeClr val="accent6"/>
                          </a:solidFill>
                          <a:miter lim="800000"/>
                          <a:headEnd/>
                          <a:tailEnd/>
                        </a:ln>
                      </wps:spPr>
                      <wps:txbx>
                        <w:txbxContent>
                          <w:p w14:paraId="7CDEB78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733F56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F5A93A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0E098E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356F1B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983055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270D17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D1FB93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51037D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A39E41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9EFB1F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B8B8E1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3D648F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EBA127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362ED7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53CDBB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AC54A5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DC14C5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B9B491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F4F4E1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072DF2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1E7DA7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6B51EB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D68F6C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ECFFA1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BBA67B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92916F7" w14:textId="77777777" w:rsidR="007E256B" w:rsidRDefault="007E256B" w:rsidP="007E256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94CCA64" id="Rectangle: Rounded Corners 1815" o:spid="_x0000_s1073" style="width:526.3pt;height:429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" fillcolor="#eaf4e4" strokecolor="#70ad47 [3209]" strokeweight="1pt">
                <v:stroke joinstyle="miter"/>
                <v:textbox inset="0,3mm,0">
                  <w:txbxContent>
                    <w:p w14:paraId="7CDEB78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733F56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F5A93A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0E098E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356F1B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983055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270D17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D1FB93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51037D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A39E41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9EFB1F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B8B8E1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3D648F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EBA127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362ED7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53CDBB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AC54A5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DC14C5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B9B491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F4F4E1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072DF2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1E7DA7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6B51EB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D68F6C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ECFFA1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BBA67B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92916F7" w14:textId="77777777" w:rsidR="007E256B" w:rsidRDefault="007E256B" w:rsidP="007E256B">
                      <w:pPr>
                        <w:jc w:val="center"/>
                        <w:rPr>
                          <w:sz w:val="22"/>
                          <w:szCs w:val="28"/>
                          <w:rtl/>
                          <w:lang w:bidi="ar-SY"/>
                        </w:rPr>
                      </w:pPr>
                    </w:p>
                  </w:txbxContent>
                </v:textbox>
                <w10:anchorlock/>
              </v:roundrect>
            </w:pict>
          </mc:Fallback>
        </mc:AlternateContent>
      </w:r>
    </w:p>
    <w:p w14:paraId="20DFE25C" w14:textId="77777777" w:rsidR="00D0278B" w:rsidRDefault="00D0278B" w:rsidP="00D0278B">
      <w:pPr>
        <w:pageBreakBefore/>
        <w:spacing w:line="259" w:lineRule="auto"/>
        <w:rPr>
          <w:rFonts w:ascii="Sakkal Majalla" w:hAnsi="Sakkal Majalla"/>
          <w:b/>
          <w:bCs/>
          <w:color w:val="FF0000"/>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5DD72572" wp14:editId="21C46773">
                <wp:extent cx="5711825" cy="748003"/>
                <wp:effectExtent l="0" t="0" r="22225" b="14605"/>
                <wp:docPr id="1608696550"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608696551" name="مجموعة 881967268"/>
                        <wpg:cNvGrpSpPr/>
                        <wpg:grpSpPr>
                          <a:xfrm>
                            <a:off x="0" y="159523"/>
                            <a:ext cx="5711825" cy="588477"/>
                            <a:chOff x="0" y="159448"/>
                            <a:chExt cx="6312597" cy="652243"/>
                          </a:xfrm>
                        </wpg:grpSpPr>
                        <wps:wsp>
                          <wps:cNvPr id="160869655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6553" name="مربع نص 2043426344"/>
                          <wps:cNvSpPr txBox="1"/>
                          <wps:spPr>
                            <a:xfrm>
                              <a:off x="817519" y="159448"/>
                              <a:ext cx="2073788" cy="453954"/>
                            </a:xfrm>
                            <a:prstGeom prst="rect">
                              <a:avLst/>
                            </a:prstGeom>
                            <a:noFill/>
                          </wps:spPr>
                          <wps:txbx>
                            <w:txbxContent>
                              <w:p w14:paraId="54CEE97A" w14:textId="77777777" w:rsidR="00D0278B" w:rsidRPr="00724F18" w:rsidRDefault="00D0278B" w:rsidP="00D0278B">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608696554"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6555" name="Picture 1608696555" descr="Light bulb "/>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DD72572" id="Group 13" o:spid="_x0000_s1074"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">
                <v:group id="مجموعة 881967268" o:spid="_x0000_s1075"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">
                  <v:roundrect id="مستطيل مستدير الزوايا 769901" o:spid="_x0000_s1076"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" fillcolor="#168489" strokecolor="#168489" strokeweight="1pt">
                    <v:stroke joinstyle="miter"/>
                  </v:roundrect>
                  <v:shape id="مربع نص 2043426344" o:spid="_x0000_s1077"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" filled="f" stroked="f">
                    <v:textbox style="mso-fit-shape-to-text:t">
                      <w:txbxContent>
                        <w:p w14:paraId="54CEE97A" w14:textId="77777777" w:rsidR="00D0278B" w:rsidRPr="00724F18" w:rsidRDefault="00D0278B" w:rsidP="00D0278B">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1078"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" fillcolor="#168489" strokecolor="#168489" strokeweight="1pt">
                    <v:stroke joinstyle="miter"/>
                  </v:roundrect>
                </v:group>
                <v:shape id="Picture 1608696555" o:spid="_x0000_s1079"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">
                  <v:imagedata r:id="rId68" o:title="Light bulb "/>
                </v:shape>
                <w10:anchorlock/>
              </v:group>
            </w:pict>
          </mc:Fallback>
        </mc:AlternateContent>
      </w:r>
    </w:p>
    <w:p w14:paraId="6649C47C" w14:textId="77777777" w:rsidR="00D0278B" w:rsidRDefault="00D0278B" w:rsidP="00D0278B">
      <w:pPr>
        <w:rPr>
          <w:rtl/>
        </w:rPr>
      </w:pPr>
      <w:r w:rsidRPr="00EC109D">
        <w:rPr>
          <w:rtl/>
        </w:rPr>
        <w:t xml:space="preserve">مرحباً بكم في الجلسة الأولى من برنامجنا التدريبي حول التطوير الوظيفي. في عالمنا المتسارع اليوم، أصبح فهم الواقع المهني وتحديد المسار الوظيفي المناسب من أهم متطلّبات النجاح المهني. </w:t>
      </w:r>
    </w:p>
    <w:p w14:paraId="3703B64B" w14:textId="77777777" w:rsidR="00D0278B" w:rsidRPr="00EC109D" w:rsidRDefault="00D0278B" w:rsidP="00D0278B">
      <w:pPr>
        <w:rPr>
          <w:rtl/>
        </w:rPr>
      </w:pPr>
      <w:r>
        <w:rPr>
          <w:rFonts w:hint="cs"/>
          <w:rtl/>
        </w:rPr>
        <w:t>و</w:t>
      </w:r>
      <w:r w:rsidRPr="00EC109D">
        <w:rPr>
          <w:rtl/>
        </w:rPr>
        <w:t>كما قال ستيفن كوفي: "ابدأ والنهاية في ذهنك"، فمن دون رؤية واضحة وفهم عميق للواقع، تصبح رحلتنا المهنية عشوائية وغير هادفة.</w:t>
      </w:r>
    </w:p>
    <w:p w14:paraId="24752EA5" w14:textId="77777777" w:rsidR="00D0278B" w:rsidRDefault="00D0278B" w:rsidP="00D0278B">
      <w:pPr>
        <w:rPr>
          <w:rtl/>
        </w:rPr>
      </w:pPr>
    </w:p>
    <w:p w14:paraId="37D8C91E" w14:textId="77777777" w:rsidR="00D0278B" w:rsidRDefault="00D0278B" w:rsidP="00D0278B">
      <w:pPr>
        <w:spacing w:before="80" w:after="80" w:line="240" w:lineRule="auto"/>
        <w:rPr>
          <w:rFonts w:ascii="Sakkal Majalla" w:hAnsi="Sakkal Majalla"/>
          <w:sz w:val="32"/>
          <w:szCs w:val="32"/>
          <w:rtl/>
        </w:rPr>
      </w:pPr>
    </w:p>
    <w:p w14:paraId="12A85101" w14:textId="77777777" w:rsidR="00D0278B" w:rsidRDefault="00D0278B" w:rsidP="00D0278B">
      <w:pPr>
        <w:spacing w:before="80" w:after="80" w:line="240" w:lineRule="auto"/>
        <w:rPr>
          <w:rFonts w:ascii="Sakkal Majalla" w:hAnsi="Sakkal Majalla"/>
          <w:sz w:val="32"/>
          <w:szCs w:val="32"/>
          <w:rtl/>
        </w:rPr>
      </w:pPr>
    </w:p>
    <w:p w14:paraId="5E384351" w14:textId="77777777" w:rsidR="00D0278B" w:rsidRDefault="00D0278B" w:rsidP="00D0278B">
      <w:pPr>
        <w:spacing w:before="80" w:after="80" w:line="240" w:lineRule="auto"/>
        <w:rPr>
          <w:rFonts w:ascii="Sakkal Majalla" w:hAnsi="Sakkal Majalla"/>
          <w:sz w:val="32"/>
          <w:szCs w:val="32"/>
          <w:rtl/>
        </w:rPr>
      </w:pPr>
    </w:p>
    <w:p w14:paraId="2F7B5DDB" w14:textId="77777777" w:rsidR="00D0278B" w:rsidRDefault="00D0278B" w:rsidP="00D0278B">
      <w:pPr>
        <w:spacing w:before="80" w:after="80" w:line="240" w:lineRule="auto"/>
        <w:rPr>
          <w:rFonts w:ascii="Sakkal Majalla" w:hAnsi="Sakkal Majalla"/>
          <w:sz w:val="32"/>
          <w:szCs w:val="32"/>
          <w:rtl/>
        </w:rPr>
      </w:pPr>
    </w:p>
    <w:p w14:paraId="2ACC75D3" w14:textId="77777777" w:rsidR="00D0278B" w:rsidRDefault="00D0278B" w:rsidP="00D0278B">
      <w:pPr>
        <w:spacing w:before="80" w:after="80" w:line="240" w:lineRule="auto"/>
        <w:rPr>
          <w:rFonts w:ascii="Sakkal Majalla" w:hAnsi="Sakkal Majalla"/>
          <w:sz w:val="32"/>
          <w:szCs w:val="32"/>
          <w:rtl/>
        </w:rPr>
      </w:pPr>
    </w:p>
    <w:p w14:paraId="00D0DC46" w14:textId="77777777" w:rsidR="00D0278B" w:rsidRDefault="00D0278B" w:rsidP="00D0278B">
      <w:pPr>
        <w:spacing w:before="80" w:after="80" w:line="240" w:lineRule="auto"/>
        <w:jc w:val="center"/>
        <w:rPr>
          <w:rFonts w:ascii="Sakkal Majalla" w:hAnsi="Sakkal Majalla"/>
          <w:sz w:val="32"/>
          <w:szCs w:val="32"/>
          <w:rtl/>
        </w:rPr>
      </w:pPr>
      <w:r>
        <w:rPr>
          <w:noProof/>
        </w:rPr>
        <w:drawing>
          <wp:inline distT="0" distB="0" distL="0" distR="0" wp14:anchorId="06C162E0" wp14:editId="43FAD26A">
            <wp:extent cx="1318152" cy="1272784"/>
            <wp:effectExtent l="0" t="0" r="0" b="3810"/>
            <wp:docPr id="1608697151" name="Picture 1608697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7D296E63" w14:textId="77777777" w:rsidR="00D0278B" w:rsidRDefault="00D0278B" w:rsidP="00D0278B">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6A03B3B9" wp14:editId="2B12B193">
                <wp:extent cx="5537836" cy="992761"/>
                <wp:effectExtent l="0" t="0" r="0" b="0"/>
                <wp:docPr id="619260994"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619260995" name="Group 619260995"/>
                        <wpg:cNvGrpSpPr/>
                        <wpg:grpSpPr>
                          <a:xfrm>
                            <a:off x="1" y="0"/>
                            <a:ext cx="5537836" cy="992761"/>
                            <a:chOff x="0" y="0"/>
                            <a:chExt cx="5538027" cy="992804"/>
                          </a:xfrm>
                        </wpg:grpSpPr>
                        <wps:wsp>
                          <wps:cNvPr id="619260996" name="TextBox 4"/>
                          <wps:cNvSpPr txBox="1"/>
                          <wps:spPr>
                            <a:xfrm>
                              <a:off x="4688958" y="456229"/>
                              <a:ext cx="849069" cy="536575"/>
                            </a:xfrm>
                            <a:prstGeom prst="rect">
                              <a:avLst/>
                            </a:prstGeom>
                            <a:noFill/>
                          </wps:spPr>
                          <wps:txbx>
                            <w:txbxContent>
                              <w:p w14:paraId="6E166DC0" w14:textId="77777777" w:rsidR="00D0278B" w:rsidRDefault="00D0278B" w:rsidP="00D0278B">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619260997" name="Rectangle: Rounded Corners 619260997"/>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9260998" name="TextBox 7"/>
                          <wps:cNvSpPr txBox="1"/>
                          <wps:spPr>
                            <a:xfrm>
                              <a:off x="0" y="203938"/>
                              <a:ext cx="4493415" cy="536598"/>
                            </a:xfrm>
                            <a:prstGeom prst="rect">
                              <a:avLst/>
                            </a:prstGeom>
                            <a:noFill/>
                          </wps:spPr>
                          <wps:txbx>
                            <w:txbxContent>
                              <w:p w14:paraId="6D7D5B6E" w14:textId="77777777" w:rsidR="00D0278B" w:rsidRDefault="00D0278B" w:rsidP="00D0278B">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619260999" name="Picture 619260999" descr="Brainstorming "/>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A03B3B9" id="Group 63" o:spid="_x0000_s1080"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">
                <v:group id="Group 619260995" o:spid="_x0000_s1081"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">
                  <v:shape id="TextBox 4" o:spid="_x0000_s1082"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" filled="f" stroked="f">
                    <v:textbox style="mso-fit-shape-to-text:t">
                      <w:txbxContent>
                        <w:p w14:paraId="6E166DC0" w14:textId="77777777" w:rsidR="00D0278B" w:rsidRDefault="00D0278B" w:rsidP="00D0278B">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619260997" o:spid="_x0000_s1083"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" fillcolor="#168489" stroked="f" strokeweight="1pt">
                    <v:stroke joinstyle="miter"/>
                  </v:roundrect>
                  <v:shape id="TextBox 7" o:spid="_x0000_s1084"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" filled="f" stroked="f">
                    <v:textbox style="mso-fit-shape-to-text:t">
                      <w:txbxContent>
                        <w:p w14:paraId="6D7D5B6E" w14:textId="77777777" w:rsidR="00D0278B" w:rsidRDefault="00D0278B" w:rsidP="00D0278B">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619260999" o:spid="_x0000_s1085"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">
                  <v:imagedata r:id="rId71" o:title="Brainstorming "/>
                </v:shape>
                <w10:anchorlock/>
              </v:group>
            </w:pict>
          </mc:Fallback>
        </mc:AlternateContent>
      </w:r>
    </w:p>
    <w:p w14:paraId="397CCDAB" w14:textId="6AE6FADF" w:rsidR="00D0278B" w:rsidRDefault="00D0278B" w:rsidP="00D0278B">
      <w:pPr>
        <w:rPr>
          <w:rtl/>
        </w:rPr>
      </w:pPr>
      <w:r w:rsidRPr="00E67690">
        <w:rPr>
          <w:noProof/>
          <w:sz w:val="34"/>
        </w:rPr>
        <w:drawing>
          <wp:anchor distT="0" distB="0" distL="114300" distR="114300" simplePos="0" relativeHeight="252806144" behindDoc="0" locked="0" layoutInCell="1" allowOverlap="1" wp14:anchorId="0733276D" wp14:editId="507C3DF7">
            <wp:simplePos x="0" y="0"/>
            <wp:positionH relativeFrom="margin">
              <wp:align>right</wp:align>
            </wp:positionH>
            <wp:positionV relativeFrom="paragraph">
              <wp:posOffset>11801</wp:posOffset>
            </wp:positionV>
            <wp:extent cx="457200" cy="457200"/>
            <wp:effectExtent l="0" t="0" r="0" b="0"/>
            <wp:wrapSquare wrapText="bothSides"/>
            <wp:docPr id="619261000" name="Picture 619261000"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hyperlink r:id="rId73" w:history="1">
        <w:r w:rsidRPr="00955AC5">
          <w:rPr>
            <w:rStyle w:val="Hyperlink"/>
            <w:rFonts w:hint="cs"/>
            <w:sz w:val="34"/>
            <w:rtl/>
          </w:rPr>
          <w:t>السؤال:</w:t>
        </w:r>
      </w:hyperlink>
      <w:r w:rsidRPr="00E67690">
        <w:rPr>
          <w:rFonts w:hint="cs"/>
          <w:sz w:val="34"/>
          <w:rtl/>
        </w:rPr>
        <w:t xml:space="preserve"> </w:t>
      </w:r>
      <w:r>
        <w:rPr>
          <w:rFonts w:hint="cs"/>
          <w:rtl/>
        </w:rPr>
        <w:t>"</w:t>
      </w:r>
      <w:r w:rsidRPr="00E7423B">
        <w:rPr>
          <w:rtl/>
        </w:rPr>
        <w:t>برأيك، لماذا ينجح شخص ما في الوصول لمراتب عليا في وقت قياسي بينما يظلّ آخر في نفس منصبه لسنوات رغم امتلاكهما لنفس المؤهّلات؟"</w:t>
      </w:r>
    </w:p>
    <w:p w14:paraId="5185922D" w14:textId="17689A37" w:rsidR="00D0278B" w:rsidRDefault="007E256B" w:rsidP="007E256B">
      <w:pPr>
        <w:ind w:left="-755"/>
        <w:jc w:val="center"/>
        <w:rPr>
          <w:noProof/>
          <w:rtl/>
        </w:rPr>
      </w:pPr>
      <w:r>
        <w:rPr>
          <w:noProof/>
        </w:rPr>
        <mc:AlternateContent>
          <mc:Choice Requires="wps">
            <w:drawing>
              <wp:inline distT="0" distB="0" distL="0" distR="0" wp14:anchorId="22F0F73D" wp14:editId="33A24A0F">
                <wp:extent cx="6709410" cy="5848350"/>
                <wp:effectExtent l="0" t="0" r="15240" b="19050"/>
                <wp:docPr id="175753577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9410" cy="5848350"/>
                        </a:xfrm>
                        <a:prstGeom prst="roundRect">
                          <a:avLst>
                            <a:gd name="adj" fmla="val 16667"/>
                          </a:avLst>
                        </a:prstGeom>
                        <a:solidFill>
                          <a:srgbClr val="EAF4E4"/>
                        </a:solidFill>
                        <a:ln w="12700">
                          <a:solidFill>
                            <a:schemeClr val="accent6"/>
                          </a:solidFill>
                          <a:miter lim="800000"/>
                          <a:headEnd/>
                          <a:tailEnd/>
                        </a:ln>
                      </wps:spPr>
                      <wps:txbx>
                        <w:txbxContent>
                          <w:p w14:paraId="024D346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6E0B7C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5F7FF8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612B68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6F16D1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6F3554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01BBF5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389379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22574E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2031A8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C1DD85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000F13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F31ED7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96FFA6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7E6D56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D94C36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F19261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2D78B9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211DE2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284DCB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E13D15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953ACC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A195AB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9BAE0D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14FC25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BDE51B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AF21E2B" w14:textId="77777777" w:rsidR="007E256B" w:rsidRDefault="007E256B" w:rsidP="007E256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2F0F73D" id="_x0000_s1086" style="width:528.3pt;height:46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" fillcolor="#eaf4e4" strokecolor="#70ad47 [3209]" strokeweight="1pt">
                <v:stroke joinstyle="miter"/>
                <v:textbox inset="0,3mm,0">
                  <w:txbxContent>
                    <w:p w14:paraId="024D346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6E0B7C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5F7FF8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612B68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6F16D1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6F3554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01BBF5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389379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22574E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2031A8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C1DD85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000F13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F31ED7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96FFA6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7E6D56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D94C36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F19261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2D78B9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211DE2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284DCB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E13D15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953ACC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A195AB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9BAE0D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14FC25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BDE51B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AF21E2B" w14:textId="77777777" w:rsidR="007E256B" w:rsidRDefault="007E256B" w:rsidP="007E256B">
                      <w:pPr>
                        <w:jc w:val="center"/>
                        <w:rPr>
                          <w:sz w:val="22"/>
                          <w:szCs w:val="28"/>
                          <w:rtl/>
                          <w:lang w:bidi="ar-SY"/>
                        </w:rPr>
                      </w:pPr>
                    </w:p>
                  </w:txbxContent>
                </v:textbox>
                <w10:anchorlock/>
              </v:roundrect>
            </w:pict>
          </mc:Fallback>
        </mc:AlternateContent>
      </w:r>
    </w:p>
    <w:p w14:paraId="0C45BA2B" w14:textId="77777777" w:rsidR="00D0278B" w:rsidRPr="0042208F" w:rsidRDefault="00D0278B" w:rsidP="00D0278B">
      <w:pPr>
        <w:jc w:val="center"/>
        <w:rPr>
          <w:rFonts w:ascii="Sakkal Majalla" w:hAnsi="Sakkal Majalla"/>
          <w:b/>
          <w:bCs/>
          <w:color w:val="FF0000"/>
          <w:sz w:val="32"/>
          <w:szCs w:val="32"/>
          <w:rtl/>
        </w:rPr>
      </w:pPr>
      <w:r>
        <w:rPr>
          <w:noProof/>
        </w:rPr>
        <w:drawing>
          <wp:inline distT="0" distB="0" distL="0" distR="0" wp14:anchorId="233A9E52" wp14:editId="1AD8825D">
            <wp:extent cx="1216025" cy="1216025"/>
            <wp:effectExtent l="0" t="0" r="0" b="0"/>
            <wp:docPr id="619261003" name="Picture 619261003"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630127DD" w14:textId="60694709" w:rsidR="00D0278B" w:rsidRDefault="00D0278B" w:rsidP="00D0278B">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41D6FC9C" wp14:editId="2072C47D">
                <wp:extent cx="5731510" cy="895350"/>
                <wp:effectExtent l="0" t="0" r="21590" b="19050"/>
                <wp:docPr id="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 name="صورة 38"/>
                          <pic:cNvPicPr/>
                        </pic:nvPicPr>
                        <pic:blipFill>
                          <a:blip r:embed="rId7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 name="مجموعة 39"/>
                        <wpg:cNvGrpSpPr/>
                        <wpg:grpSpPr>
                          <a:xfrm>
                            <a:off x="0" y="0"/>
                            <a:ext cx="5731510" cy="895350"/>
                            <a:chOff x="0" y="0"/>
                            <a:chExt cx="5878196" cy="918845"/>
                          </a:xfrm>
                        </wpg:grpSpPr>
                        <wpg:grpSp>
                          <wpg:cNvPr id="11" name="مجموعة 40"/>
                          <wpg:cNvGrpSpPr/>
                          <wpg:grpSpPr>
                            <a:xfrm>
                              <a:off x="0" y="0"/>
                              <a:ext cx="5878196" cy="918845"/>
                              <a:chOff x="0" y="0"/>
                              <a:chExt cx="6240348" cy="919070"/>
                            </a:xfrm>
                          </wpg:grpSpPr>
                          <wpg:grpSp>
                            <wpg:cNvPr id="12" name="مجموعة 41"/>
                            <wpg:cNvGrpSpPr/>
                            <wpg:grpSpPr>
                              <a:xfrm>
                                <a:off x="0" y="169208"/>
                                <a:ext cx="5433072" cy="580613"/>
                                <a:chOff x="0" y="169208"/>
                                <a:chExt cx="5433072" cy="580613"/>
                              </a:xfrm>
                            </wpg:grpSpPr>
                            <wps:wsp>
                              <wps:cNvPr id="1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 name="مربع نص 41"/>
                          <wps:cNvSpPr txBox="1"/>
                          <wps:spPr>
                            <a:xfrm>
                              <a:off x="204484" y="256976"/>
                              <a:ext cx="4616071" cy="387740"/>
                            </a:xfrm>
                            <a:prstGeom prst="rect">
                              <a:avLst/>
                            </a:prstGeom>
                            <a:noFill/>
                          </wps:spPr>
                          <wps:txbx>
                            <w:txbxContent>
                              <w:p w14:paraId="71157CFF" w14:textId="6C7DCAD1" w:rsidR="00D0278B" w:rsidRPr="002E38F8" w:rsidRDefault="00D0278B" w:rsidP="00D0278B">
                                <w:pPr>
                                  <w:rPr>
                                    <w:rFonts w:eastAsia="Calibri" w:hAnsi="Adobe Arabic" w:cs="Adobe Arabic"/>
                                    <w:b/>
                                    <w:bCs/>
                                    <w:color w:val="FFFFFF" w:themeColor="background1"/>
                                    <w:kern w:val="24"/>
                                    <w:sz w:val="36"/>
                                    <w:szCs w:val="36"/>
                                    <w:lang w:bidi="ar-EG"/>
                                  </w:rPr>
                                </w:pPr>
                                <w:r w:rsidRPr="00D0278B">
                                  <w:rPr>
                                    <w:rFonts w:eastAsia="Calibri" w:hAnsi="Adobe Arabic" w:cs="Adobe Arabic"/>
                                    <w:b/>
                                    <w:bCs/>
                                    <w:color w:val="FFFFFF" w:themeColor="background1"/>
                                    <w:kern w:val="24"/>
                                    <w:sz w:val="36"/>
                                    <w:szCs w:val="36"/>
                                    <w:rtl/>
                                    <w:lang w:bidi="ar-EG"/>
                                  </w:rPr>
                                  <w:t>مفهوم التطوير الوظيفي وأهميته في بيئة العمل الحديثة</w:t>
                                </w:r>
                              </w:p>
                            </w:txbxContent>
                          </wps:txbx>
                          <wps:bodyPr wrap="square" rtlCol="1">
                            <a:spAutoFit/>
                          </wps:bodyPr>
                        </wps:wsp>
                      </wpg:grpSp>
                    </wpg:wgp>
                  </a:graphicData>
                </a:graphic>
              </wp:inline>
            </w:drawing>
          </mc:Choice>
          <mc:Fallback>
            <w:pict>
              <v:group w14:anchorId="41D6FC9C" id="مجموعة 11" o:spid="_x0000_s108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">
                <v:shape id="صورة 38" o:spid="_x0000_s108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">
                  <v:imagedata r:id="rId76" o:title=""/>
                </v:shape>
                <v:group id="مجموعة 39" o:spid="_x0000_s10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مجموعة 40" o:spid="_x0000_s10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مجموعة 41" o:spid="_x0000_s10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شكل حر 42" o:spid="_x0000_s10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" fillcolor="#168489" stroked="f" strokeweight="1pt">
                        <v:stroke joinstyle="miter"/>
                      </v:roundrect>
                    </v:group>
                    <v:oval id="شكل بيضاوي 44" o:spid="_x0000_s10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" filled="f" strokecolor="#a5a5a5 [2092]" strokeweight="1pt">
                      <v:stroke joinstyle="miter"/>
                    </v:oval>
                  </v:group>
                  <v:shape id="مربع نص 41" o:spid="_x0000_s1095"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71157CFF" w14:textId="6C7DCAD1" w:rsidR="00D0278B" w:rsidRPr="002E38F8" w:rsidRDefault="00D0278B" w:rsidP="00D0278B">
                          <w:pPr>
                            <w:rPr>
                              <w:rFonts w:eastAsia="Calibri" w:hAnsi="Adobe Arabic" w:cs="Adobe Arabic"/>
                              <w:b/>
                              <w:bCs/>
                              <w:color w:val="FFFFFF" w:themeColor="background1"/>
                              <w:kern w:val="24"/>
                              <w:sz w:val="36"/>
                              <w:szCs w:val="36"/>
                              <w:lang w:bidi="ar-EG"/>
                            </w:rPr>
                          </w:pPr>
                          <w:r w:rsidRPr="00D0278B">
                            <w:rPr>
                              <w:rFonts w:eastAsia="Calibri" w:hAnsi="Adobe Arabic" w:cs="Adobe Arabic"/>
                              <w:b/>
                              <w:bCs/>
                              <w:color w:val="FFFFFF" w:themeColor="background1"/>
                              <w:kern w:val="24"/>
                              <w:sz w:val="36"/>
                              <w:szCs w:val="36"/>
                              <w:rtl/>
                              <w:lang w:bidi="ar-EG"/>
                            </w:rPr>
                            <w:t>مفهوم التطوير الوظيفي وأهميته في بيئة العمل الحديثة</w:t>
                          </w:r>
                        </w:p>
                      </w:txbxContent>
                    </v:textbox>
                  </v:shape>
                </v:group>
                <w10:anchorlock/>
              </v:group>
            </w:pict>
          </mc:Fallback>
        </mc:AlternateContent>
      </w:r>
    </w:p>
    <w:p w14:paraId="006924B6" w14:textId="58A0CE09" w:rsidR="00D0278B" w:rsidRPr="00E7423B" w:rsidRDefault="00FC5C92" w:rsidP="00D0278B">
      <w:pPr>
        <w:rPr>
          <w:rtl/>
        </w:rPr>
      </w:pPr>
      <w:r>
        <w:rPr>
          <w:noProof/>
        </w:rPr>
        <w:drawing>
          <wp:anchor distT="0" distB="0" distL="114300" distR="114300" simplePos="0" relativeHeight="252813312" behindDoc="0" locked="0" layoutInCell="1" allowOverlap="1" wp14:anchorId="41A3E0AB" wp14:editId="2C0D02AB">
            <wp:simplePos x="0" y="0"/>
            <wp:positionH relativeFrom="margin">
              <wp:align>left</wp:align>
            </wp:positionH>
            <wp:positionV relativeFrom="paragraph">
              <wp:posOffset>39562</wp:posOffset>
            </wp:positionV>
            <wp:extent cx="1223010" cy="1223010"/>
            <wp:effectExtent l="0" t="0" r="0" b="0"/>
            <wp:wrapSquare wrapText="bothSides"/>
            <wp:docPr id="1088653235" name="Picture 1088653235" descr="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oal "/>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E7423B">
        <w:rPr>
          <w:b/>
          <w:bCs/>
          <w:rtl/>
        </w:rPr>
        <w:t>التطوير الوظيفي</w:t>
      </w:r>
      <w:r w:rsidR="00D0278B" w:rsidRPr="00E7423B">
        <w:rPr>
          <w:rtl/>
        </w:rPr>
        <w:t xml:space="preserve"> هو عملية مستمرّة ومخطّطة لتحسين المهارات والكفاءات المهنية للفرد، بهدف تحقيق طموحاته المهنية وتعزيز قيمته في سوق العمل. وتشير الدراسات إلى أنّ 87% من جيل الألفية يعتبرون فرص التطوير المهني من أهم عوامل اختيار الوظيفة واستمرارهم فيها (وفقاً لدراسة أجرتها مؤسّسة </w:t>
      </w:r>
      <w:r w:rsidR="00D0278B" w:rsidRPr="00E7423B">
        <w:t>Gallup</w:t>
      </w:r>
      <w:r w:rsidR="00D0278B" w:rsidRPr="00E7423B">
        <w:rPr>
          <w:rtl/>
        </w:rPr>
        <w:t xml:space="preserve"> عام 2022).</w:t>
      </w:r>
      <w:r w:rsidRPr="00FC5C92">
        <w:t xml:space="preserve"> </w:t>
      </w:r>
    </w:p>
    <w:p w14:paraId="5CB1F8C3" w14:textId="10BC281D" w:rsidR="00D0278B" w:rsidRPr="00FC5C92" w:rsidRDefault="00955AC5" w:rsidP="00FC5C92">
      <w:pPr>
        <w:pStyle w:val="ad"/>
        <w:rPr>
          <w:b w:val="0"/>
          <w:bCs/>
          <w:color w:val="168489"/>
          <w:rtl/>
        </w:rPr>
      </w:pPr>
      <w:hyperlink r:id="rId78" w:history="1">
        <w:r w:rsidR="00D0278B" w:rsidRPr="00955AC5">
          <w:rPr>
            <w:rStyle w:val="Hyperlink"/>
            <w:b w:val="0"/>
            <w:bCs/>
            <w:rtl/>
          </w:rPr>
          <w:t>أهمية التطوير الوظيفي:</w:t>
        </w:r>
      </w:hyperlink>
    </w:p>
    <w:p w14:paraId="32A135D9" w14:textId="7CC28775" w:rsidR="00D0278B" w:rsidRPr="00E7423B" w:rsidRDefault="00FC5C92" w:rsidP="00D0278B">
      <w:pPr>
        <w:rPr>
          <w:rtl/>
        </w:rPr>
      </w:pPr>
      <w:r>
        <w:rPr>
          <w:noProof/>
        </w:rPr>
        <w:drawing>
          <wp:anchor distT="0" distB="0" distL="114300" distR="114300" simplePos="0" relativeHeight="252814336" behindDoc="0" locked="0" layoutInCell="1" allowOverlap="1" wp14:anchorId="5741B676" wp14:editId="4DD38D09">
            <wp:simplePos x="0" y="0"/>
            <wp:positionH relativeFrom="margin">
              <wp:align>left</wp:align>
            </wp:positionH>
            <wp:positionV relativeFrom="paragraph">
              <wp:posOffset>202654</wp:posOffset>
            </wp:positionV>
            <wp:extent cx="1223010" cy="1223010"/>
            <wp:effectExtent l="0" t="0" r="0" b="0"/>
            <wp:wrapSquare wrapText="bothSides"/>
            <wp:docPr id="1088653236" name="Picture 1088653236" descr="Career advanc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areer advancement "/>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E7423B">
        <w:rPr>
          <w:rtl/>
        </w:rPr>
        <w:t>- يعزّز الرضا الوظيفي والالتزام المؤسسي.</w:t>
      </w:r>
      <w:r w:rsidRPr="00FC5C92">
        <w:t xml:space="preserve"> </w:t>
      </w:r>
    </w:p>
    <w:p w14:paraId="6D9B81FF" w14:textId="77777777" w:rsidR="00D0278B" w:rsidRPr="00E7423B" w:rsidRDefault="00D0278B" w:rsidP="00D0278B">
      <w:pPr>
        <w:rPr>
          <w:rtl/>
        </w:rPr>
      </w:pPr>
      <w:r w:rsidRPr="00E7423B">
        <w:rPr>
          <w:rtl/>
        </w:rPr>
        <w:t>- يساعد على مواكبة التطوّرات التكنولوجية والمتغيّرات المتسارعة.</w:t>
      </w:r>
    </w:p>
    <w:p w14:paraId="01D70E60" w14:textId="77777777" w:rsidR="00D0278B" w:rsidRPr="00E7423B" w:rsidRDefault="00D0278B" w:rsidP="00D0278B">
      <w:pPr>
        <w:rPr>
          <w:rtl/>
        </w:rPr>
      </w:pPr>
      <w:r w:rsidRPr="00E7423B">
        <w:rPr>
          <w:rtl/>
        </w:rPr>
        <w:t>- يزيد من القيمة السوقية للموظّف ويحسّن فرص التوظيف.</w:t>
      </w:r>
    </w:p>
    <w:p w14:paraId="324F1A5E" w14:textId="77777777" w:rsidR="00D0278B" w:rsidRPr="00E7423B" w:rsidRDefault="00D0278B" w:rsidP="00D0278B">
      <w:pPr>
        <w:rPr>
          <w:rtl/>
        </w:rPr>
      </w:pPr>
      <w:r w:rsidRPr="00E7423B">
        <w:rPr>
          <w:rtl/>
        </w:rPr>
        <w:t>- يساهم في تحقيق التوازن بين الطموحات الشخصية ومتطلّبات المؤسّسة.</w:t>
      </w:r>
    </w:p>
    <w:p w14:paraId="1FB36969" w14:textId="77777777" w:rsidR="00D0278B" w:rsidRPr="00E7423B" w:rsidRDefault="00D0278B" w:rsidP="00D0278B">
      <w:pPr>
        <w:rPr>
          <w:rtl/>
        </w:rPr>
      </w:pPr>
      <w:r w:rsidRPr="00E7423B">
        <w:rPr>
          <w:rtl/>
        </w:rPr>
        <w:t>- يمنح الموظّف شعوراً بالتحكّم في مساره المهني بدلاً من الانجراف مع الظروف.</w:t>
      </w:r>
    </w:p>
    <w:p w14:paraId="40DFA2C8" w14:textId="3EDE8679" w:rsidR="00D0278B" w:rsidRDefault="00D0278B" w:rsidP="00D0278B">
      <w:r w:rsidRPr="002A078C">
        <w:rPr>
          <w:rFonts w:ascii="Sakkal Majalla" w:hAnsi="Sakkal Majalla"/>
          <w:noProof/>
          <w:color w:val="002060"/>
          <w:sz w:val="34"/>
          <w:lang w:bidi="ar-SY"/>
        </w:rPr>
        <mc:AlternateContent>
          <mc:Choice Requires="wpg">
            <w:drawing>
              <wp:inline distT="0" distB="0" distL="0" distR="0" wp14:anchorId="79D9A021" wp14:editId="498578A9">
                <wp:extent cx="5731510" cy="895350"/>
                <wp:effectExtent l="0" t="0" r="21590" b="19050"/>
                <wp:docPr id="1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 name="صورة 38"/>
                          <pic:cNvPicPr/>
                        </pic:nvPicPr>
                        <pic:blipFill>
                          <a:blip r:embed="rId7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 name="مجموعة 39"/>
                        <wpg:cNvGrpSpPr/>
                        <wpg:grpSpPr>
                          <a:xfrm>
                            <a:off x="0" y="0"/>
                            <a:ext cx="5731510" cy="895350"/>
                            <a:chOff x="0" y="0"/>
                            <a:chExt cx="5878196" cy="918845"/>
                          </a:xfrm>
                        </wpg:grpSpPr>
                        <wpg:grpSp>
                          <wpg:cNvPr id="23" name="مجموعة 40"/>
                          <wpg:cNvGrpSpPr/>
                          <wpg:grpSpPr>
                            <a:xfrm>
                              <a:off x="0" y="0"/>
                              <a:ext cx="5878196" cy="918845"/>
                              <a:chOff x="0" y="0"/>
                              <a:chExt cx="6240348" cy="919070"/>
                            </a:xfrm>
                          </wpg:grpSpPr>
                          <wpg:grpSp>
                            <wpg:cNvPr id="24" name="مجموعة 41"/>
                            <wpg:cNvGrpSpPr/>
                            <wpg:grpSpPr>
                              <a:xfrm>
                                <a:off x="0" y="169208"/>
                                <a:ext cx="5433072" cy="580613"/>
                                <a:chOff x="0" y="169208"/>
                                <a:chExt cx="5433072" cy="580613"/>
                              </a:xfrm>
                            </wpg:grpSpPr>
                            <wps:wsp>
                              <wps:cNvPr id="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 name="مربع نص 41"/>
                          <wps:cNvSpPr txBox="1"/>
                          <wps:spPr>
                            <a:xfrm>
                              <a:off x="204484" y="256976"/>
                              <a:ext cx="4616071" cy="387740"/>
                            </a:xfrm>
                            <a:prstGeom prst="rect">
                              <a:avLst/>
                            </a:prstGeom>
                            <a:noFill/>
                          </wps:spPr>
                          <wps:txbx>
                            <w:txbxContent>
                              <w:p w14:paraId="4ACD3E5E" w14:textId="60710C06" w:rsidR="00D0278B" w:rsidRPr="002E38F8" w:rsidRDefault="00FC5C92" w:rsidP="00D0278B">
                                <w:pPr>
                                  <w:rPr>
                                    <w:rFonts w:eastAsia="Calibri" w:hAnsi="Adobe Arabic" w:cs="Adobe Arabic"/>
                                    <w:b/>
                                    <w:bCs/>
                                    <w:color w:val="FFFFFF" w:themeColor="background1"/>
                                    <w:kern w:val="24"/>
                                    <w:sz w:val="36"/>
                                    <w:szCs w:val="36"/>
                                    <w:lang w:bidi="ar-EG"/>
                                  </w:rPr>
                                </w:pPr>
                                <w:r w:rsidRPr="00FC5C92">
                                  <w:rPr>
                                    <w:rFonts w:eastAsia="Calibri" w:hAnsi="Adobe Arabic" w:cs="Adobe Arabic"/>
                                    <w:b/>
                                    <w:bCs/>
                                    <w:color w:val="FFFFFF" w:themeColor="background1"/>
                                    <w:kern w:val="24"/>
                                    <w:sz w:val="36"/>
                                    <w:szCs w:val="36"/>
                                    <w:rtl/>
                                    <w:lang w:bidi="ar-EG"/>
                                  </w:rPr>
                                  <w:t>الفرق بين الوظيفة والمسار المهني والتخطيط الوظيفي</w:t>
                                </w:r>
                              </w:p>
                            </w:txbxContent>
                          </wps:txbx>
                          <wps:bodyPr wrap="square" rtlCol="1">
                            <a:spAutoFit/>
                          </wps:bodyPr>
                        </wps:wsp>
                      </wpg:grpSp>
                    </wpg:wgp>
                  </a:graphicData>
                </a:graphic>
              </wp:inline>
            </w:drawing>
          </mc:Choice>
          <mc:Fallback>
            <w:pict>
              <v:group w14:anchorId="79D9A021" id="_x0000_s109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">
                <v:shape id="صورة 38" o:spid="_x0000_s109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">
                  <v:imagedata r:id="rId76" o:title=""/>
                </v:shape>
                <v:group id="مجموعة 39" o:spid="_x0000_s10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مجموعة 40" o:spid="_x0000_s10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مجموعة 41" o:spid="_x0000_s11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شكل حر 42" o:spid="_x0000_s11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" fillcolor="#168489" stroked="f" strokeweight="1pt">
                        <v:stroke joinstyle="miter"/>
                      </v:roundrect>
                    </v:group>
                    <v:oval id="شكل بيضاوي 44" o:spid="_x0000_s11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" filled="f" strokecolor="#a5a5a5 [2092]" strokeweight="1pt">
                      <v:stroke joinstyle="miter"/>
                    </v:oval>
                  </v:group>
                  <v:shape id="مربع نص 41" o:spid="_x0000_s1104"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14:paraId="4ACD3E5E" w14:textId="60710C06" w:rsidR="00D0278B" w:rsidRPr="002E38F8" w:rsidRDefault="00FC5C92" w:rsidP="00D0278B">
                          <w:pPr>
                            <w:rPr>
                              <w:rFonts w:eastAsia="Calibri" w:hAnsi="Adobe Arabic" w:cs="Adobe Arabic"/>
                              <w:b/>
                              <w:bCs/>
                              <w:color w:val="FFFFFF" w:themeColor="background1"/>
                              <w:kern w:val="24"/>
                              <w:sz w:val="36"/>
                              <w:szCs w:val="36"/>
                              <w:lang w:bidi="ar-EG"/>
                            </w:rPr>
                          </w:pPr>
                          <w:r w:rsidRPr="00FC5C92">
                            <w:rPr>
                              <w:rFonts w:eastAsia="Calibri" w:hAnsi="Adobe Arabic" w:cs="Adobe Arabic"/>
                              <w:b/>
                              <w:bCs/>
                              <w:color w:val="FFFFFF" w:themeColor="background1"/>
                              <w:kern w:val="24"/>
                              <w:sz w:val="36"/>
                              <w:szCs w:val="36"/>
                              <w:rtl/>
                              <w:lang w:bidi="ar-EG"/>
                            </w:rPr>
                            <w:t>الفرق بين الوظيفة والمسار المهني والتخطيط الوظيفي</w:t>
                          </w:r>
                        </w:p>
                      </w:txbxContent>
                    </v:textbox>
                  </v:shape>
                </v:group>
                <w10:anchorlock/>
              </v:group>
            </w:pict>
          </mc:Fallback>
        </mc:AlternateContent>
      </w:r>
    </w:p>
    <w:p w14:paraId="2290FF93" w14:textId="525516AC" w:rsidR="00FC5C92" w:rsidRDefault="00FC5C92" w:rsidP="00FC5C92">
      <w:pPr>
        <w:rPr>
          <w:rtl/>
        </w:rPr>
      </w:pPr>
      <w:r w:rsidRPr="00FC5C92">
        <w:rPr>
          <w:noProof/>
        </w:rPr>
        <mc:AlternateContent>
          <mc:Choice Requires="wpg">
            <w:drawing>
              <wp:inline distT="0" distB="0" distL="0" distR="0" wp14:anchorId="2553B46E" wp14:editId="4627FD74">
                <wp:extent cx="5725869" cy="2727625"/>
                <wp:effectExtent l="19050" t="19050" r="27305" b="0"/>
                <wp:docPr id="1088653237" name="Group 20"/>
                <wp:cNvGraphicFramePr/>
                <a:graphic xmlns:a="http://schemas.openxmlformats.org/drawingml/2006/main">
                  <a:graphicData uri="http://schemas.microsoft.com/office/word/2010/wordprocessingGroup">
                    <wpg:wgp>
                      <wpg:cNvGrpSpPr/>
                      <wpg:grpSpPr>
                        <a:xfrm>
                          <a:off x="0" y="0"/>
                          <a:ext cx="5725869" cy="2727625"/>
                          <a:chOff x="0" y="0"/>
                          <a:chExt cx="5522972" cy="2631417"/>
                        </a:xfrm>
                      </wpg:grpSpPr>
                      <wpg:grpSp>
                        <wpg:cNvPr id="1088653238" name="Group 1088653238"/>
                        <wpg:cNvGrpSpPr/>
                        <wpg:grpSpPr>
                          <a:xfrm>
                            <a:off x="0" y="0"/>
                            <a:ext cx="1582258" cy="2631417"/>
                            <a:chOff x="0" y="0"/>
                            <a:chExt cx="1582258" cy="2631417"/>
                          </a:xfrm>
                        </wpg:grpSpPr>
                        <wps:wsp>
                          <wps:cNvPr id="1088653239" name="Rectangle: Rounded Corners 1088653239"/>
                          <wps:cNvSpPr/>
                          <wps:spPr>
                            <a:xfrm>
                              <a:off x="1" y="888557"/>
                              <a:ext cx="1582257" cy="1742860"/>
                            </a:xfrm>
                            <a:prstGeom prst="round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88653240" name="Oval 1088653240"/>
                          <wps:cNvSpPr/>
                          <wps:spPr>
                            <a:xfrm>
                              <a:off x="0" y="0"/>
                              <a:ext cx="1569774" cy="1569774"/>
                            </a:xfrm>
                            <a:prstGeom prst="ellipse">
                              <a:avLst/>
                            </a:prstGeom>
                            <a:solidFill>
                              <a:srgbClr val="168489"/>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088653241" name="Group 1088653241"/>
                        <wpg:cNvGrpSpPr/>
                        <wpg:grpSpPr>
                          <a:xfrm>
                            <a:off x="1970357" y="0"/>
                            <a:ext cx="1582258" cy="2631417"/>
                            <a:chOff x="1970357" y="0"/>
                            <a:chExt cx="1582258" cy="2631417"/>
                          </a:xfrm>
                        </wpg:grpSpPr>
                        <wps:wsp>
                          <wps:cNvPr id="1088653242" name="Rectangle: Rounded Corners 1088653242"/>
                          <wps:cNvSpPr/>
                          <wps:spPr>
                            <a:xfrm>
                              <a:off x="1970358" y="888557"/>
                              <a:ext cx="1582257" cy="1742860"/>
                            </a:xfrm>
                            <a:prstGeom prst="roundRect">
                              <a:avLst/>
                            </a:prstGeom>
                            <a:solidFill>
                              <a:srgbClr val="2E75B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88653243" name="Oval 1088653243"/>
                          <wps:cNvSpPr/>
                          <wps:spPr>
                            <a:xfrm>
                              <a:off x="1970357" y="0"/>
                              <a:ext cx="1569774" cy="1569774"/>
                            </a:xfrm>
                            <a:prstGeom prst="ellipse">
                              <a:avLst/>
                            </a:prstGeom>
                            <a:solidFill>
                              <a:srgbClr val="2E75B6"/>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088653244" name="Group 1088653244"/>
                        <wpg:cNvGrpSpPr/>
                        <wpg:grpSpPr>
                          <a:xfrm>
                            <a:off x="3940714" y="0"/>
                            <a:ext cx="1582258" cy="2631417"/>
                            <a:chOff x="3940714" y="0"/>
                            <a:chExt cx="1582258" cy="2631417"/>
                          </a:xfrm>
                        </wpg:grpSpPr>
                        <wps:wsp>
                          <wps:cNvPr id="1088653245" name="Rectangle: Rounded Corners 1088653245"/>
                          <wps:cNvSpPr/>
                          <wps:spPr>
                            <a:xfrm>
                              <a:off x="3940715" y="888557"/>
                              <a:ext cx="1582257" cy="1742860"/>
                            </a:xfrm>
                            <a:prstGeom prst="round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88653246" name="Oval 1088653246"/>
                          <wps:cNvSpPr/>
                          <wps:spPr>
                            <a:xfrm>
                              <a:off x="3940714" y="0"/>
                              <a:ext cx="1569774" cy="1569774"/>
                            </a:xfrm>
                            <a:prstGeom prst="ellipse">
                              <a:avLst/>
                            </a:prstGeom>
                            <a:solidFill>
                              <a:srgbClr val="FFD366"/>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088653247" name="مربع نص 166"/>
                        <wps:cNvSpPr txBox="1"/>
                        <wps:spPr>
                          <a:xfrm>
                            <a:off x="193876" y="1740722"/>
                            <a:ext cx="1194506" cy="674313"/>
                          </a:xfrm>
                          <a:prstGeom prst="rect">
                            <a:avLst/>
                          </a:prstGeom>
                        </wps:spPr>
                        <wps:txbx>
                          <w:txbxContent>
                            <w:p w14:paraId="1F7E4092" w14:textId="491FFEB2" w:rsidR="00FC5C92" w:rsidRDefault="00FC5C92" w:rsidP="00FC5C92">
                              <w:pPr>
                                <w:bidi w:val="0"/>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التخطيط الوظيفي</w:t>
                              </w:r>
                            </w:p>
                          </w:txbxContent>
                        </wps:txbx>
                        <wps:bodyPr wrap="square" rtlCol="1">
                          <a:noAutofit/>
                        </wps:bodyPr>
                      </wps:wsp>
                      <wps:wsp>
                        <wps:cNvPr id="1024" name="مربع نص 166"/>
                        <wps:cNvSpPr txBox="1"/>
                        <wps:spPr>
                          <a:xfrm>
                            <a:off x="2164205" y="1863621"/>
                            <a:ext cx="1194506" cy="415687"/>
                          </a:xfrm>
                          <a:prstGeom prst="rect">
                            <a:avLst/>
                          </a:prstGeom>
                        </wps:spPr>
                        <wps:txbx>
                          <w:txbxContent>
                            <w:p w14:paraId="497FDB42" w14:textId="18E993CC" w:rsidR="00FC5C92" w:rsidRDefault="00FC5C92" w:rsidP="00FC5C92">
                              <w:pPr>
                                <w:bidi w:val="0"/>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المسار المهني</w:t>
                              </w:r>
                            </w:p>
                          </w:txbxContent>
                        </wps:txbx>
                        <wps:bodyPr wrap="square" rtlCol="1">
                          <a:noAutofit/>
                        </wps:bodyPr>
                      </wps:wsp>
                      <wps:wsp>
                        <wps:cNvPr id="1025" name="مربع نص 166"/>
                        <wps:cNvSpPr txBox="1"/>
                        <wps:spPr>
                          <a:xfrm>
                            <a:off x="4090209" y="1863617"/>
                            <a:ext cx="1194506" cy="365504"/>
                          </a:xfrm>
                          <a:prstGeom prst="rect">
                            <a:avLst/>
                          </a:prstGeom>
                        </wps:spPr>
                        <wps:txbx>
                          <w:txbxContent>
                            <w:p w14:paraId="490B51FC" w14:textId="0D1D1BC1" w:rsidR="00FC5C92" w:rsidRDefault="00FC5C92" w:rsidP="00FC5C92">
                              <w:pPr>
                                <w:bidi w:val="0"/>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الوظيفة</w:t>
                              </w:r>
                            </w:p>
                          </w:txbxContent>
                        </wps:txbx>
                        <wps:bodyPr wrap="square" rtlCol="1">
                          <a:noAutofit/>
                        </wps:bodyPr>
                      </wps:wsp>
                      <pic:pic xmlns:pic="http://schemas.openxmlformats.org/drawingml/2006/picture">
                        <pic:nvPicPr>
                          <pic:cNvPr id="1026" name="Picture 1026" descr="Businessman "/>
                          <pic:cNvPicPr>
                            <a:picLocks noChangeAspect="1" noChangeArrowheads="1"/>
                          </pic:cNvPicPr>
                        </pic:nvPicPr>
                        <pic:blipFill>
                          <a:blip r:embed="rId80">
                            <a:lum bright="70000" contrast="-70000"/>
                            <a:extLst>
                              <a:ext uri="{BEBA8EAE-BF5A-486C-A8C5-ECC9F3942E4B}">
                                <a14:imgProps xmlns:a14="http://schemas.microsoft.com/office/drawing/2010/main">
                                  <a14:imgLayer r:embed="rId8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4214528" y="221707"/>
                            <a:ext cx="1071970" cy="107197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27" name="Picture 1027" descr="Mentorship "/>
                          <pic:cNvPicPr>
                            <a:picLocks noChangeAspect="1" noChangeArrowheads="1"/>
                          </pic:cNvPicPr>
                        </pic:nvPicPr>
                        <pic:blipFill>
                          <a:blip r:embed="rId82">
                            <a:lum bright="70000" contrast="-70000"/>
                            <a:extLst>
                              <a:ext uri="{BEBA8EAE-BF5A-486C-A8C5-ECC9F3942E4B}">
                                <a14:imgProps xmlns:a14="http://schemas.microsoft.com/office/drawing/2010/main">
                                  <a14:imgLayer r:embed="rId8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2181779" y="148092"/>
                            <a:ext cx="1219200" cy="12192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29" name="Picture 1029" descr="Career path "/>
                          <pic:cNvPicPr>
                            <a:picLocks noChangeAspect="1" noChangeArrowheads="1"/>
                          </pic:cNvPicPr>
                        </pic:nvPicPr>
                        <pic:blipFill>
                          <a:blip r:embed="rId84">
                            <a:lum bright="70000" contrast="-70000"/>
                            <a:extLst>
                              <a:ext uri="{BEBA8EAE-BF5A-486C-A8C5-ECC9F3942E4B}">
                                <a14:imgProps xmlns:a14="http://schemas.microsoft.com/office/drawing/2010/main">
                                  <a14:imgLayer r:embed="rId8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49030" y="148092"/>
                            <a:ext cx="1219200" cy="12192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553B46E" id="Group 20" o:spid="_x0000_s1105" style="width:450.85pt;height:214.75pt;mso-position-horizontal-relative:char;mso-position-vertical-relative:line" coordsize="55229,26314"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">
                <v:group id="Group 1088653238" o:spid="_x0000_s1106" style="position:absolute;width:15822;height:26314"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">
                  <v:roundrect id="Rectangle: Rounded Corners 1088653239" o:spid="_x0000_s1107" style="position:absolute;top:8885;width:15822;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" fillcolor="#168489" stroked="f" strokeweight="1pt">
                    <v:stroke joinstyle="miter"/>
                  </v:roundrect>
                  <v:oval id="Oval 1088653240" o:spid="_x0000_s1108" style="position:absolute;width:15697;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" fillcolor="#168489" strokecolor="white [3212]" strokeweight="4.5pt">
                    <v:stroke joinstyle="miter"/>
                  </v:oval>
                </v:group>
                <v:group id="Group 1088653241" o:spid="_x0000_s1109" style="position:absolute;left:19703;width:15823;height:26314" coordorigin="19703"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">
                  <v:roundrect id="Rectangle: Rounded Corners 1088653242" o:spid="_x0000_s1110" style="position:absolute;left:19703;top:8885;width:15823;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" fillcolor="#2e75b6" stroked="f" strokeweight="1pt">
                    <v:stroke joinstyle="miter"/>
                  </v:roundrect>
                  <v:oval id="Oval 1088653243" o:spid="_x0000_s1111" style="position:absolute;left:19703;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" fillcolor="#2e75b6" strokecolor="white [3212]" strokeweight="4.5pt">
                    <v:stroke joinstyle="miter"/>
                  </v:oval>
                </v:group>
                <v:group id="Group 1088653244" o:spid="_x0000_s1112" style="position:absolute;left:39407;width:15822;height:26314" coordorigin="39407"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">
                  <v:roundrect id="Rectangle: Rounded Corners 1088653245" o:spid="_x0000_s1113" style="position:absolute;left:39407;top:8885;width:15822;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" fillcolor="#ffd366" stroked="f" strokeweight="1pt">
                    <v:stroke joinstyle="miter"/>
                  </v:roundrect>
                  <v:oval id="Oval 1088653246" o:spid="_x0000_s1114" style="position:absolute;left:39407;width:15697;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" fillcolor="#ffd366" strokecolor="white [3212]" strokeweight="4.5pt">
                    <v:stroke joinstyle="miter"/>
                  </v:oval>
                </v:group>
                <v:shape id="مربع نص 166" o:spid="_x0000_s1115" type="#_x0000_t202" style="position:absolute;left:1938;top:17407;width:11945;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" filled="f" stroked="f">
                  <v:textbox>
                    <w:txbxContent>
                      <w:p w14:paraId="1F7E4092" w14:textId="491FFEB2" w:rsidR="00FC5C92" w:rsidRDefault="00FC5C92" w:rsidP="00FC5C92">
                        <w:pPr>
                          <w:bidi w:val="0"/>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التخطيط الوظيفي</w:t>
                        </w:r>
                      </w:p>
                    </w:txbxContent>
                  </v:textbox>
                </v:shape>
                <v:shape id="مربع نص 166" o:spid="_x0000_s1116" type="#_x0000_t202" style="position:absolute;left:21642;top:18636;width:11945;height:4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" filled="f" stroked="f">
                  <v:textbox>
                    <w:txbxContent>
                      <w:p w14:paraId="497FDB42" w14:textId="18E993CC" w:rsidR="00FC5C92" w:rsidRDefault="00FC5C92" w:rsidP="00FC5C92">
                        <w:pPr>
                          <w:bidi w:val="0"/>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المسار المهني</w:t>
                        </w:r>
                      </w:p>
                    </w:txbxContent>
                  </v:textbox>
                </v:shape>
                <v:shape id="مربع نص 166" o:spid="_x0000_s1117" type="#_x0000_t202" style="position:absolute;left:40902;top:18636;width:11945;height:3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" filled="f" stroked="f">
                  <v:textbox>
                    <w:txbxContent>
                      <w:p w14:paraId="490B51FC" w14:textId="0D1D1BC1" w:rsidR="00FC5C92" w:rsidRDefault="00FC5C92" w:rsidP="00FC5C92">
                        <w:pPr>
                          <w:bidi w:val="0"/>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الوظيفة</w:t>
                        </w:r>
                      </w:p>
                    </w:txbxContent>
                  </v:textbox>
                </v:shape>
                <v:shape id="Picture 1026" o:spid="_x0000_s1118" type="#_x0000_t75" alt="Businessman " style="position:absolute;left:42145;top:2217;width:10719;height:107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">
                  <v:imagedata r:id="rId86" o:title="Businessman " gain="19661f" blacklevel="22938f"/>
                </v:shape>
                <v:shape id="Picture 1027" o:spid="_x0000_s1119" type="#_x0000_t75" alt="Mentorship " style="position:absolute;left:21817;top:1480;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">
                  <v:imagedata r:id="rId87" o:title="Mentorship " gain="19661f" blacklevel="22938f"/>
                </v:shape>
                <v:shape id="Picture 1029" o:spid="_x0000_s1120" type="#_x0000_t75" alt="Career path " style="position:absolute;left:1490;top:1480;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">
                  <v:imagedata r:id="rId88" o:title="Career path " gain="19661f" blacklevel="22938f"/>
                </v:shape>
                <w10:anchorlock/>
              </v:group>
            </w:pict>
          </mc:Fallback>
        </mc:AlternateContent>
      </w:r>
    </w:p>
    <w:p w14:paraId="3DB6CE0D" w14:textId="77777777" w:rsidR="00D0278B" w:rsidRPr="00E7423B" w:rsidRDefault="00D0278B" w:rsidP="00D0278B">
      <w:pPr>
        <w:rPr>
          <w:rtl/>
        </w:rPr>
      </w:pPr>
      <w:r w:rsidRPr="00FC5C92">
        <w:rPr>
          <w:b/>
          <w:bCs/>
          <w:color w:val="168489"/>
          <w:rtl/>
        </w:rPr>
        <w:lastRenderedPageBreak/>
        <w:t>الوظيفة (</w:t>
      </w:r>
      <w:r w:rsidRPr="00FC5C92">
        <w:rPr>
          <w:b/>
          <w:bCs/>
          <w:color w:val="168489"/>
        </w:rPr>
        <w:t>Job</w:t>
      </w:r>
      <w:r w:rsidRPr="00FC5C92">
        <w:rPr>
          <w:b/>
          <w:bCs/>
          <w:color w:val="168489"/>
          <w:rtl/>
        </w:rPr>
        <w:t>):</w:t>
      </w:r>
      <w:r w:rsidRPr="00FC5C92">
        <w:rPr>
          <w:color w:val="168489"/>
          <w:rtl/>
        </w:rPr>
        <w:t xml:space="preserve"> </w:t>
      </w:r>
      <w:r w:rsidRPr="00E7423B">
        <w:rPr>
          <w:rtl/>
        </w:rPr>
        <w:t>هي مجموعة المهام والمسؤوليات التي يؤدّيها الفرد مقابل أجر في منظّمة معيّنة. وهي تمثّل المحطّة الحالية في رحلة الفرد المهنية.</w:t>
      </w:r>
    </w:p>
    <w:p w14:paraId="290B9108" w14:textId="77777777" w:rsidR="00D0278B" w:rsidRPr="00E7423B" w:rsidRDefault="00D0278B" w:rsidP="00D0278B">
      <w:pPr>
        <w:rPr>
          <w:rtl/>
        </w:rPr>
      </w:pPr>
      <w:r w:rsidRPr="00FC5C92">
        <w:rPr>
          <w:b/>
          <w:bCs/>
          <w:color w:val="168489"/>
          <w:rtl/>
        </w:rPr>
        <w:t>المسار المهني (</w:t>
      </w:r>
      <w:r w:rsidRPr="00FC5C92">
        <w:rPr>
          <w:b/>
          <w:bCs/>
          <w:color w:val="168489"/>
        </w:rPr>
        <w:t>Career</w:t>
      </w:r>
      <w:r w:rsidRPr="00FC5C92">
        <w:rPr>
          <w:b/>
          <w:bCs/>
          <w:color w:val="168489"/>
          <w:rtl/>
        </w:rPr>
        <w:t>):</w:t>
      </w:r>
      <w:r w:rsidRPr="00E7423B">
        <w:rPr>
          <w:rtl/>
        </w:rPr>
        <w:t xml:space="preserve"> هو سلسلة مترابطة من التجارب والخبرات والمناصب التي يشغلها الفرد خلال حياته العملية. ويشمل نموّه المهني، وتطوّر مهاراته، واتّجاهات تقدّمه الوظيفي على المدى الطويل.</w:t>
      </w:r>
    </w:p>
    <w:p w14:paraId="3BC79E3F" w14:textId="77777777" w:rsidR="00D0278B" w:rsidRPr="00E7423B" w:rsidRDefault="00D0278B" w:rsidP="00D0278B">
      <w:pPr>
        <w:rPr>
          <w:rtl/>
        </w:rPr>
      </w:pPr>
      <w:r w:rsidRPr="00FC5C92">
        <w:rPr>
          <w:b/>
          <w:bCs/>
          <w:color w:val="168489"/>
          <w:rtl/>
        </w:rPr>
        <w:t>التخطيط الوظيفي (</w:t>
      </w:r>
      <w:r w:rsidRPr="00FC5C92">
        <w:rPr>
          <w:b/>
          <w:bCs/>
          <w:color w:val="168489"/>
        </w:rPr>
        <w:t>Career Planning</w:t>
      </w:r>
      <w:r w:rsidRPr="00FC5C92">
        <w:rPr>
          <w:b/>
          <w:bCs/>
          <w:color w:val="168489"/>
          <w:rtl/>
        </w:rPr>
        <w:t>):</w:t>
      </w:r>
      <w:r w:rsidRPr="00E7423B">
        <w:rPr>
          <w:rtl/>
        </w:rPr>
        <w:t xml:space="preserve"> هو العملية المنهجية التي يحدّد من خلالها الفرد أهدافه المهنية ويضع خطّة واضحة المعالم لتحقيقها، مع مراعاة قدراته وميوله واحتياجات سوق العمل.</w:t>
      </w:r>
    </w:p>
    <w:p w14:paraId="740EB585" w14:textId="044F45DA" w:rsidR="00D0278B" w:rsidRPr="00FC5C92" w:rsidRDefault="00FC5C92" w:rsidP="00FC5C92">
      <w:pPr>
        <w:pStyle w:val="ad"/>
        <w:rPr>
          <w:b w:val="0"/>
          <w:bCs/>
          <w:color w:val="168489"/>
          <w:rtl/>
        </w:rPr>
      </w:pPr>
      <w:r w:rsidRPr="00E42DAD">
        <w:rPr>
          <w:noProof/>
        </w:rPr>
        <mc:AlternateContent>
          <mc:Choice Requires="wpg">
            <w:drawing>
              <wp:anchor distT="0" distB="0" distL="114300" distR="114300" simplePos="0" relativeHeight="252816384" behindDoc="0" locked="0" layoutInCell="1" allowOverlap="1" wp14:anchorId="70377D4E" wp14:editId="2D41147F">
                <wp:simplePos x="0" y="0"/>
                <wp:positionH relativeFrom="column">
                  <wp:posOffset>4995545</wp:posOffset>
                </wp:positionH>
                <wp:positionV relativeFrom="paragraph">
                  <wp:posOffset>10603</wp:posOffset>
                </wp:positionV>
                <wp:extent cx="735965" cy="661670"/>
                <wp:effectExtent l="0" t="0" r="6985" b="5080"/>
                <wp:wrapSquare wrapText="bothSides"/>
                <wp:docPr id="1246116229"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246116230" name="Picture 1246116230"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246116231" name="Rectangle: Rounded Corners 1246116231"/>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757A09B" id="Group 20" o:spid="_x0000_s1026" style="position:absolute;margin-left:393.35pt;margin-top:.85pt;width:57.95pt;height:52.1pt;z-index:25281638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">
                <v:shape id="Picture 1246116230"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">
                  <v:imagedata r:id="rId89" o:title="Reference "/>
                </v:shape>
                <v:roundrect id="Rectangle: Rounded Corners 124611623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" fillcolor="#168489" strokecolor="#168489" strokeweight="1pt">
                  <v:stroke joinstyle="miter"/>
                </v:roundrect>
                <w10:wrap type="square"/>
              </v:group>
            </w:pict>
          </mc:Fallback>
        </mc:AlternateContent>
      </w:r>
      <w:r w:rsidR="00D0278B" w:rsidRPr="00FC5C92">
        <w:rPr>
          <w:b w:val="0"/>
          <w:bCs/>
          <w:color w:val="168489"/>
          <w:rtl/>
        </w:rPr>
        <w:t xml:space="preserve">مثال توضيحي: </w:t>
      </w:r>
    </w:p>
    <w:p w14:paraId="735698F6" w14:textId="77777777" w:rsidR="00D0278B" w:rsidRPr="00E7423B" w:rsidRDefault="00D0278B" w:rsidP="00D0278B">
      <w:pPr>
        <w:rPr>
          <w:rtl/>
        </w:rPr>
      </w:pPr>
      <w:r w:rsidRPr="00E7423B">
        <w:rPr>
          <w:rtl/>
        </w:rPr>
        <w:t xml:space="preserve">سارة خرّيجة هندسة برمجيات، تعمل حالياً في وظيفة مبرمجة. لكن مسارها المهني يتضمّن التطوّر لتصبح مديرة مشاريع تقنية ثم مديرة تنفيذية للتكنولوجيا في المستقبل. أمّا تخطيطها الوظيفي فيشمل الحصول على شهادة إدارة المشاريع </w:t>
      </w:r>
      <w:r w:rsidRPr="00E7423B">
        <w:t>PMP</w:t>
      </w:r>
      <w:r w:rsidRPr="00E7423B">
        <w:rPr>
          <w:rtl/>
        </w:rPr>
        <w:t>، حضور دورات في القيادة، وبناء شبكة علاقات مع المدراء التنفيذيين في الصناعة.</w:t>
      </w:r>
    </w:p>
    <w:p w14:paraId="5C371A10" w14:textId="77777777" w:rsidR="00D0278B" w:rsidRDefault="00D0278B" w:rsidP="00D0278B"/>
    <w:p w14:paraId="4F8F7980" w14:textId="6F3DE646" w:rsidR="00FC5C92" w:rsidRDefault="00FC5C92" w:rsidP="00FC5C92">
      <w:pPr>
        <w:jc w:val="center"/>
        <w:rPr>
          <w:rtl/>
        </w:rPr>
      </w:pPr>
      <w:r>
        <w:rPr>
          <w:noProof/>
        </w:rPr>
        <w:drawing>
          <wp:inline distT="0" distB="0" distL="0" distR="0" wp14:anchorId="550D9D90" wp14:editId="267EF306">
            <wp:extent cx="1223010" cy="1223010"/>
            <wp:effectExtent l="0" t="0" r="0" b="0"/>
            <wp:docPr id="1031" name="Picture 1031" descr="Succession plan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uccession planning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p w14:paraId="48EFCC07" w14:textId="658242EA" w:rsidR="00D0278B" w:rsidRPr="00FC5C92" w:rsidRDefault="00FC5C92" w:rsidP="00FC5C92">
      <w:pPr>
        <w:pStyle w:val="ad"/>
        <w:pageBreakBefore/>
        <w:rPr>
          <w:b w:val="0"/>
          <w:bCs/>
          <w:color w:val="168489"/>
          <w:rtl/>
        </w:rPr>
      </w:pPr>
      <w:r w:rsidRPr="00E42DAD">
        <w:rPr>
          <w:noProof/>
          <w:color w:val="1E3D6A"/>
        </w:rPr>
        <w:lastRenderedPageBreak/>
        <mc:AlternateContent>
          <mc:Choice Requires="wpg">
            <w:drawing>
              <wp:anchor distT="0" distB="0" distL="114300" distR="114300" simplePos="0" relativeHeight="252817408" behindDoc="0" locked="0" layoutInCell="1" allowOverlap="1" wp14:anchorId="514DE765" wp14:editId="2C538583">
                <wp:simplePos x="0" y="0"/>
                <wp:positionH relativeFrom="column">
                  <wp:posOffset>4954270</wp:posOffset>
                </wp:positionH>
                <wp:positionV relativeFrom="paragraph">
                  <wp:posOffset>0</wp:posOffset>
                </wp:positionV>
                <wp:extent cx="771525" cy="656590"/>
                <wp:effectExtent l="0" t="0" r="9525" b="0"/>
                <wp:wrapSquare wrapText="bothSides"/>
                <wp:docPr id="1032"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1033" name="Picture 1033" descr="Book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034" name="Rectangle: Rounded Corners 1034"/>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726E60C" id="Group 23" o:spid="_x0000_s1026" style="position:absolute;margin-left:390.1pt;margin-top:0;width:60.75pt;height:51.7pt;z-index:252817408"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LI7fh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">
                <v:shape id="Picture 1033"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">
                  <v:imagedata r:id="rId91" o:title="Book "/>
                </v:shape>
                <v:roundrect id="Rectangle: Rounded Corners 1034"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" fillcolor="#168489" strokecolor="#168489" strokeweight="1pt">
                  <v:stroke joinstyle="miter"/>
                </v:roundrect>
                <w10:wrap type="square"/>
              </v:group>
            </w:pict>
          </mc:Fallback>
        </mc:AlternateContent>
      </w:r>
      <w:r w:rsidR="00D0278B" w:rsidRPr="00FC5C92">
        <w:rPr>
          <w:b w:val="0"/>
          <w:bCs/>
          <w:color w:val="168489"/>
          <w:rtl/>
        </w:rPr>
        <w:t xml:space="preserve">تمرين: </w:t>
      </w:r>
    </w:p>
    <w:p w14:paraId="3272F7D1" w14:textId="77777777" w:rsidR="00D0278B" w:rsidRPr="007A21E0" w:rsidRDefault="00D0278B" w:rsidP="00D0278B">
      <w:pPr>
        <w:rPr>
          <w:rtl/>
        </w:rPr>
      </w:pPr>
      <w:r w:rsidRPr="00FC5C92">
        <w:rPr>
          <w:b/>
          <w:bCs/>
          <w:color w:val="168489"/>
          <w:rtl/>
        </w:rPr>
        <w:t>المطلوب:</w:t>
      </w:r>
      <w:r w:rsidRPr="007A21E0">
        <w:rPr>
          <w:rtl/>
        </w:rPr>
        <w:t xml:space="preserve"> فكّر في الفجوة بين وضعك المهني الحالي والوضع الذي تطمح للوصول إليه بعد 5 سنوات. حدّد 3 فجوات رئيسية (مهارات، خبرات، شهادات) وكيفية سدّها.</w:t>
      </w:r>
    </w:p>
    <w:p w14:paraId="7F99ED81" w14:textId="299C125F" w:rsidR="00D0278B" w:rsidRPr="00FC5C92" w:rsidRDefault="00955AC5" w:rsidP="00D0278B">
      <w:pPr>
        <w:rPr>
          <w:b/>
          <w:bCs/>
          <w:color w:val="168489"/>
          <w:rtl/>
        </w:rPr>
      </w:pPr>
      <w:hyperlink r:id="rId92" w:history="1">
        <w:r w:rsidR="00D0278B" w:rsidRPr="00955AC5">
          <w:rPr>
            <w:rStyle w:val="Hyperlink"/>
            <w:b/>
            <w:bCs/>
            <w:rtl/>
          </w:rPr>
          <w:t>نموذج للحل:</w:t>
        </w:r>
      </w:hyperlink>
    </w:p>
    <w:p w14:paraId="4F39733C" w14:textId="77777777" w:rsidR="00D0278B" w:rsidRPr="00FC5C92" w:rsidRDefault="00D0278B" w:rsidP="00D0278B">
      <w:pPr>
        <w:rPr>
          <w:b/>
          <w:bCs/>
          <w:rtl/>
        </w:rPr>
      </w:pPr>
      <w:r w:rsidRPr="00FC5C92">
        <w:rPr>
          <w:b/>
          <w:bCs/>
          <w:rtl/>
        </w:rPr>
        <w:t>1. الفجوة الأولى: نقص في مهارات إدارة الفرق.</w:t>
      </w:r>
    </w:p>
    <w:p w14:paraId="6A06AAEC" w14:textId="77777777" w:rsidR="00D0278B" w:rsidRPr="007A21E0" w:rsidRDefault="00D0278B" w:rsidP="00D0278B">
      <w:pPr>
        <w:rPr>
          <w:rtl/>
        </w:rPr>
      </w:pPr>
      <w:r w:rsidRPr="007A21E0">
        <w:rPr>
          <w:rtl/>
        </w:rPr>
        <w:t xml:space="preserve">   استراتيجية سدّ الفجوة: الالتحاق ببرنامج تدريبي في القيادة والإدارة + التطوّع لقيادة فريق في مشروع صغير داخل المؤسّسة.</w:t>
      </w:r>
    </w:p>
    <w:p w14:paraId="1CD80FAE" w14:textId="77777777" w:rsidR="00D0278B" w:rsidRPr="00FC5C92" w:rsidRDefault="00D0278B" w:rsidP="00D0278B">
      <w:pPr>
        <w:rPr>
          <w:b/>
          <w:bCs/>
          <w:rtl/>
        </w:rPr>
      </w:pPr>
      <w:r w:rsidRPr="00FC5C92">
        <w:rPr>
          <w:b/>
          <w:bCs/>
          <w:rtl/>
        </w:rPr>
        <w:t>2. الفجوة الثانية: عدم وجود خبرة دولية.</w:t>
      </w:r>
    </w:p>
    <w:p w14:paraId="27DE47ED" w14:textId="77777777" w:rsidR="00D0278B" w:rsidRPr="007A21E0" w:rsidRDefault="00D0278B" w:rsidP="00D0278B">
      <w:pPr>
        <w:rPr>
          <w:rtl/>
        </w:rPr>
      </w:pPr>
      <w:r w:rsidRPr="007A21E0">
        <w:rPr>
          <w:rtl/>
        </w:rPr>
        <w:t xml:space="preserve">   استراتيجية سدّ الفجوة: البحث عن فرصة انتداب لمشروع خارجي + المشاركة في مؤتمرات دولية في مجال التخصّص.</w:t>
      </w:r>
    </w:p>
    <w:p w14:paraId="157A0E0A" w14:textId="77777777" w:rsidR="00D0278B" w:rsidRPr="00FC5C92" w:rsidRDefault="00D0278B" w:rsidP="00D0278B">
      <w:pPr>
        <w:rPr>
          <w:b/>
          <w:bCs/>
          <w:rtl/>
        </w:rPr>
      </w:pPr>
      <w:r w:rsidRPr="00FC5C92">
        <w:rPr>
          <w:b/>
          <w:bCs/>
          <w:rtl/>
        </w:rPr>
        <w:t>3. الفجوة الثالثة: ضعف في المهارات التقنية المتقدّمة.</w:t>
      </w:r>
    </w:p>
    <w:p w14:paraId="06795F4B" w14:textId="77777777" w:rsidR="00D0278B" w:rsidRDefault="00D0278B" w:rsidP="00D0278B">
      <w:pPr>
        <w:rPr>
          <w:rtl/>
        </w:rPr>
      </w:pPr>
      <w:r w:rsidRPr="007A21E0">
        <w:rPr>
          <w:rtl/>
        </w:rPr>
        <w:t xml:space="preserve">   استراتيجية سدّ الفجوة: التسجيل في دورة متخصّصة + متابعة مشروع جانبي لتطبيق المهارات الجديدة.</w:t>
      </w:r>
    </w:p>
    <w:p w14:paraId="6B17FF05" w14:textId="77777777" w:rsidR="00D0278B" w:rsidRDefault="00D0278B" w:rsidP="00D0278B">
      <w:pPr>
        <w:rPr>
          <w:rtl/>
        </w:rPr>
      </w:pPr>
    </w:p>
    <w:p w14:paraId="03E953B5" w14:textId="77777777" w:rsidR="00D0278B" w:rsidRDefault="00D0278B" w:rsidP="00D0278B">
      <w:pPr>
        <w:rPr>
          <w:rtl/>
        </w:rPr>
      </w:pPr>
    </w:p>
    <w:p w14:paraId="240D92F6" w14:textId="37CBA350" w:rsidR="00D0278B" w:rsidRPr="007A21E0" w:rsidRDefault="00D0278B" w:rsidP="00D0278B">
      <w:pPr>
        <w:jc w:val="center"/>
        <w:rPr>
          <w:rtl/>
        </w:rPr>
      </w:pPr>
      <w:r w:rsidRPr="00F131A0">
        <w:rPr>
          <w:rFonts w:ascii="Sakkal Majalla" w:hAnsi="Sakkal Majalla"/>
          <w:noProof/>
          <w:sz w:val="34"/>
          <w:lang w:bidi="ar-SY"/>
        </w:rPr>
        <w:drawing>
          <wp:inline distT="0" distB="0" distL="0" distR="0" wp14:anchorId="1A44F388" wp14:editId="60557564">
            <wp:extent cx="1140394" cy="1060892"/>
            <wp:effectExtent l="0" t="0" r="3175" b="6350"/>
            <wp:docPr id="8415" name="Picture 8415"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93" cstate="print">
                      <a:duotone>
                        <a:schemeClr val="accent3">
                          <a:shade val="45000"/>
                          <a:satMod val="135000"/>
                        </a:schemeClr>
                        <a:prstClr val="white"/>
                      </a:duotone>
                      <a:extLst>
                        <a:ext uri="{BEBA8EAE-BF5A-486C-A8C5-ECC9F3942E4B}">
                          <a14:imgProps xmlns:a14="http://schemas.microsoft.com/office/drawing/2010/main">
                            <a14:imgLayer r:embed="rId9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14:paraId="7949628F" w14:textId="15081E65" w:rsidR="00D0278B" w:rsidRDefault="00D0278B" w:rsidP="00FC5C92">
      <w:pPr>
        <w:pageBreakBefore/>
        <w:rPr>
          <w:rtl/>
        </w:rPr>
      </w:pPr>
      <w:r w:rsidRPr="002A078C">
        <w:rPr>
          <w:rFonts w:ascii="Sakkal Majalla" w:hAnsi="Sakkal Majalla"/>
          <w:noProof/>
          <w:color w:val="002060"/>
          <w:sz w:val="34"/>
          <w:lang w:bidi="ar-SY"/>
        </w:rPr>
        <w:lastRenderedPageBreak/>
        <mc:AlternateContent>
          <mc:Choice Requires="wpg">
            <w:drawing>
              <wp:inline distT="0" distB="0" distL="0" distR="0" wp14:anchorId="7382BE7D" wp14:editId="49C9DDF9">
                <wp:extent cx="5731510" cy="895350"/>
                <wp:effectExtent l="0" t="0" r="21590" b="19050"/>
                <wp:docPr id="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 name="صورة 38"/>
                          <pic:cNvPicPr/>
                        </pic:nvPicPr>
                        <pic:blipFill>
                          <a:blip r:embed="rId7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0" name="مجموعة 39"/>
                        <wpg:cNvGrpSpPr/>
                        <wpg:grpSpPr>
                          <a:xfrm>
                            <a:off x="0" y="0"/>
                            <a:ext cx="5731510" cy="895350"/>
                            <a:chOff x="0" y="0"/>
                            <a:chExt cx="5878196" cy="918845"/>
                          </a:xfrm>
                        </wpg:grpSpPr>
                        <wpg:grpSp>
                          <wpg:cNvPr id="41" name="مجموعة 40"/>
                          <wpg:cNvGrpSpPr/>
                          <wpg:grpSpPr>
                            <a:xfrm>
                              <a:off x="0" y="0"/>
                              <a:ext cx="5878196" cy="918845"/>
                              <a:chOff x="0" y="0"/>
                              <a:chExt cx="6240348" cy="919070"/>
                            </a:xfrm>
                          </wpg:grpSpPr>
                          <wpg:grpSp>
                            <wpg:cNvPr id="42" name="مجموعة 41"/>
                            <wpg:cNvGrpSpPr/>
                            <wpg:grpSpPr>
                              <a:xfrm>
                                <a:off x="0" y="169208"/>
                                <a:ext cx="5433072" cy="580613"/>
                                <a:chOff x="0" y="169208"/>
                                <a:chExt cx="5433072" cy="580613"/>
                              </a:xfrm>
                            </wpg:grpSpPr>
                            <wps:wsp>
                              <wps:cNvPr id="4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 name="مربع نص 41"/>
                          <wps:cNvSpPr txBox="1"/>
                          <wps:spPr>
                            <a:xfrm>
                              <a:off x="204484" y="256976"/>
                              <a:ext cx="4616071" cy="387740"/>
                            </a:xfrm>
                            <a:prstGeom prst="rect">
                              <a:avLst/>
                            </a:prstGeom>
                            <a:noFill/>
                          </wps:spPr>
                          <wps:txbx>
                            <w:txbxContent>
                              <w:p w14:paraId="598316A2" w14:textId="66B7CB0D" w:rsidR="00D0278B" w:rsidRPr="002E38F8" w:rsidRDefault="00FC5C92" w:rsidP="00D0278B">
                                <w:pPr>
                                  <w:rPr>
                                    <w:rFonts w:eastAsia="Calibri" w:hAnsi="Adobe Arabic" w:cs="Adobe Arabic"/>
                                    <w:b/>
                                    <w:bCs/>
                                    <w:color w:val="FFFFFF" w:themeColor="background1"/>
                                    <w:kern w:val="24"/>
                                    <w:sz w:val="36"/>
                                    <w:szCs w:val="36"/>
                                    <w:lang w:bidi="ar-EG"/>
                                  </w:rPr>
                                </w:pPr>
                                <w:r w:rsidRPr="00FC5C92">
                                  <w:rPr>
                                    <w:rFonts w:eastAsia="Calibri" w:hAnsi="Adobe Arabic" w:cs="Adobe Arabic"/>
                                    <w:b/>
                                    <w:bCs/>
                                    <w:color w:val="FFFFFF" w:themeColor="background1"/>
                                    <w:kern w:val="24"/>
                                    <w:sz w:val="36"/>
                                    <w:szCs w:val="36"/>
                                    <w:rtl/>
                                    <w:lang w:bidi="ar-EG"/>
                                  </w:rPr>
                                  <w:t>تحليل الواقع الوظيفي الحالي باستخدام أدوات التقييم الذاتي</w:t>
                                </w:r>
                              </w:p>
                            </w:txbxContent>
                          </wps:txbx>
                          <wps:bodyPr wrap="square" rtlCol="1">
                            <a:spAutoFit/>
                          </wps:bodyPr>
                        </wps:wsp>
                      </wpg:grpSp>
                    </wpg:wgp>
                  </a:graphicData>
                </a:graphic>
              </wp:inline>
            </w:drawing>
          </mc:Choice>
          <mc:Fallback>
            <w:pict>
              <v:group w14:anchorId="7382BE7D" id="_x0000_s112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">
                <v:shape id="صورة 38" o:spid="_x0000_s112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">
                  <v:imagedata r:id="rId76" o:title=""/>
                </v:shape>
                <v:group id="مجموعة 39" o:spid="_x0000_s11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group id="مجموعة 40" o:spid="_x0000_s11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مجموعة 41" o:spid="_x0000_s11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شكل حر 42" o:spid="_x0000_s11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" fillcolor="#168489" stroked="f" strokeweight="1pt">
                        <v:stroke joinstyle="miter"/>
                      </v:roundrect>
                    </v:group>
                    <v:oval id="شكل بيضاوي 44" o:spid="_x0000_s11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" filled="f" strokecolor="#a5a5a5 [2092]" strokeweight="1pt">
                      <v:stroke joinstyle="miter"/>
                    </v:oval>
                  </v:group>
                  <v:shape id="مربع نص 41" o:spid="_x0000_s1129"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598316A2" w14:textId="66B7CB0D" w:rsidR="00D0278B" w:rsidRPr="002E38F8" w:rsidRDefault="00FC5C92" w:rsidP="00D0278B">
                          <w:pPr>
                            <w:rPr>
                              <w:rFonts w:eastAsia="Calibri" w:hAnsi="Adobe Arabic" w:cs="Adobe Arabic"/>
                              <w:b/>
                              <w:bCs/>
                              <w:color w:val="FFFFFF" w:themeColor="background1"/>
                              <w:kern w:val="24"/>
                              <w:sz w:val="36"/>
                              <w:szCs w:val="36"/>
                              <w:lang w:bidi="ar-EG"/>
                            </w:rPr>
                          </w:pPr>
                          <w:r w:rsidRPr="00FC5C92">
                            <w:rPr>
                              <w:rFonts w:eastAsia="Calibri" w:hAnsi="Adobe Arabic" w:cs="Adobe Arabic"/>
                              <w:b/>
                              <w:bCs/>
                              <w:color w:val="FFFFFF" w:themeColor="background1"/>
                              <w:kern w:val="24"/>
                              <w:sz w:val="36"/>
                              <w:szCs w:val="36"/>
                              <w:rtl/>
                              <w:lang w:bidi="ar-EG"/>
                            </w:rPr>
                            <w:t>تحليل الواقع الوظيفي الحالي باستخدام أدوات التقييم الذاتي</w:t>
                          </w:r>
                        </w:p>
                      </w:txbxContent>
                    </v:textbox>
                  </v:shape>
                </v:group>
                <w10:anchorlock/>
              </v:group>
            </w:pict>
          </mc:Fallback>
        </mc:AlternateContent>
      </w:r>
    </w:p>
    <w:p w14:paraId="19FA453E" w14:textId="77777777" w:rsidR="00D0278B" w:rsidRDefault="00D0278B" w:rsidP="00D0278B">
      <w:pPr>
        <w:rPr>
          <w:rtl/>
        </w:rPr>
      </w:pPr>
      <w:r w:rsidRPr="007A21E0">
        <w:rPr>
          <w:rtl/>
        </w:rPr>
        <w:t>لتحليل واقعك الوظيفي بدقّة، يمكن استخدام عدة أدوات للتقييم الذاتي:</w:t>
      </w:r>
    </w:p>
    <w:p w14:paraId="556D8145" w14:textId="6E1A5557" w:rsidR="00FC5C92" w:rsidRDefault="00FC5C92" w:rsidP="00FC5C92">
      <w:pPr>
        <w:bidi w:val="0"/>
        <w:rPr>
          <w:rtl/>
        </w:rPr>
      </w:pPr>
      <w:r w:rsidRPr="00FC5C92">
        <w:rPr>
          <w:noProof/>
        </w:rPr>
        <mc:AlternateContent>
          <mc:Choice Requires="wpg">
            <w:drawing>
              <wp:inline distT="0" distB="0" distL="0" distR="0" wp14:anchorId="0348E365" wp14:editId="60CA3E6E">
                <wp:extent cx="5699933" cy="2269114"/>
                <wp:effectExtent l="0" t="0" r="15240" b="17145"/>
                <wp:docPr id="1035" name="Group 6"/>
                <wp:cNvGraphicFramePr/>
                <a:graphic xmlns:a="http://schemas.openxmlformats.org/drawingml/2006/main">
                  <a:graphicData uri="http://schemas.microsoft.com/office/word/2010/wordprocessingGroup">
                    <wpg:wgp>
                      <wpg:cNvGrpSpPr/>
                      <wpg:grpSpPr>
                        <a:xfrm>
                          <a:off x="0" y="0"/>
                          <a:ext cx="5699933" cy="2269114"/>
                          <a:chOff x="0" y="0"/>
                          <a:chExt cx="5699933" cy="2269114"/>
                        </a:xfrm>
                      </wpg:grpSpPr>
                      <wpg:grpSp>
                        <wpg:cNvPr id="1037" name="Group 1037"/>
                        <wpg:cNvGrpSpPr/>
                        <wpg:grpSpPr>
                          <a:xfrm>
                            <a:off x="0" y="0"/>
                            <a:ext cx="1434886" cy="2269114"/>
                            <a:chOff x="0" y="0"/>
                            <a:chExt cx="1434886" cy="2269114"/>
                          </a:xfrm>
                        </wpg:grpSpPr>
                        <wps:wsp>
                          <wps:cNvPr id="1039" name="Rectangle: Rounded Corners 1039"/>
                          <wps:cNvSpPr/>
                          <wps:spPr>
                            <a:xfrm>
                              <a:off x="67942" y="105424"/>
                              <a:ext cx="1301555" cy="2058266"/>
                            </a:xfrm>
                            <a:prstGeom prst="roundRect">
                              <a:avLst>
                                <a:gd name="adj" fmla="val 50000"/>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41" name="Oval 1041"/>
                          <wps:cNvSpPr/>
                          <wps:spPr>
                            <a:xfrm>
                              <a:off x="373106" y="262322"/>
                              <a:ext cx="691226" cy="691226"/>
                            </a:xfrm>
                            <a:prstGeom prst="ellipse">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42" name="Rectangle: Rounded Corners 1042"/>
                          <wps:cNvSpPr/>
                          <wps:spPr>
                            <a:xfrm>
                              <a:off x="0" y="0"/>
                              <a:ext cx="1434886" cy="2269114"/>
                            </a:xfrm>
                            <a:prstGeom prst="roundRect">
                              <a:avLst>
                                <a:gd name="adj" fmla="val 50000"/>
                              </a:avLst>
                            </a:prstGeom>
                            <a:noFill/>
                            <a:ln w="190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43" name="مربع نص 166"/>
                          <wps:cNvSpPr txBox="1"/>
                          <wps:spPr>
                            <a:xfrm>
                              <a:off x="200864" y="1110319"/>
                              <a:ext cx="1032514" cy="710629"/>
                            </a:xfrm>
                            <a:prstGeom prst="rect">
                              <a:avLst/>
                            </a:prstGeom>
                          </wps:spPr>
                          <wps:txbx>
                            <w:txbxContent>
                              <w:p w14:paraId="70C82759" w14:textId="51828950" w:rsidR="00FC5C92" w:rsidRDefault="00FC5C92" w:rsidP="00FC5C92">
                                <w:pPr>
                                  <w:jc w:val="center"/>
                                  <w:rPr>
                                    <w:rFonts w:ascii="Adobe Arabic" w:hAnsi="Adobe Arabic" w:cs="Adobe Arabic"/>
                                    <w:b/>
                                    <w:bCs/>
                                    <w:color w:val="FFFFFF" w:themeColor="background1"/>
                                    <w:kern w:val="24"/>
                                    <w:sz w:val="36"/>
                                    <w:szCs w:val="36"/>
                                  </w:rPr>
                                </w:pPr>
                                <w:r w:rsidRPr="00FC5C92">
                                  <w:rPr>
                                    <w:rFonts w:eastAsia="Calibri" w:hAnsi="Adobe Arabic" w:cs="Adobe Arabic"/>
                                    <w:b/>
                                    <w:bCs/>
                                    <w:color w:val="FFFFFF"/>
                                    <w:kern w:val="24"/>
                                    <w:sz w:val="36"/>
                                    <w:szCs w:val="36"/>
                                    <w:rtl/>
                                    <w:lang w:bidi="ar-EG"/>
                                  </w:rPr>
                                  <w:t>تحليل الميول المهنية</w:t>
                                </w:r>
                              </w:p>
                            </w:txbxContent>
                          </wps:txbx>
                          <wps:bodyPr wrap="square" rtlCol="1">
                            <a:noAutofit/>
                          </wps:bodyPr>
                        </wps:wsp>
                      </wpg:grpSp>
                      <wpg:grpSp>
                        <wpg:cNvPr id="1044" name="Group 1044"/>
                        <wpg:cNvGrpSpPr/>
                        <wpg:grpSpPr>
                          <a:xfrm>
                            <a:off x="4265047" y="0"/>
                            <a:ext cx="1434886" cy="2269114"/>
                            <a:chOff x="4265047" y="0"/>
                            <a:chExt cx="1434886" cy="2269114"/>
                          </a:xfrm>
                        </wpg:grpSpPr>
                        <wpg:grpSp>
                          <wpg:cNvPr id="1045" name="Group 1045"/>
                          <wpg:cNvGrpSpPr/>
                          <wpg:grpSpPr>
                            <a:xfrm>
                              <a:off x="4323346" y="105424"/>
                              <a:ext cx="1301555" cy="2058266"/>
                              <a:chOff x="4323346" y="105424"/>
                              <a:chExt cx="1301555" cy="2058266"/>
                            </a:xfrm>
                          </wpg:grpSpPr>
                          <wps:wsp>
                            <wps:cNvPr id="1046" name="Rectangle: Rounded Corners 1046"/>
                            <wps:cNvSpPr/>
                            <wps:spPr>
                              <a:xfrm>
                                <a:off x="4323346" y="105424"/>
                                <a:ext cx="1301555" cy="2058266"/>
                              </a:xfrm>
                              <a:prstGeom prst="roundRect">
                                <a:avLst>
                                  <a:gd name="adj" fmla="val 50000"/>
                                </a:avLst>
                              </a:prstGeom>
                              <a:solidFill>
                                <a:srgbClr val="7F7F7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47" name="Oval 1047"/>
                            <wps:cNvSpPr/>
                            <wps:spPr>
                              <a:xfrm>
                                <a:off x="4628510" y="262322"/>
                                <a:ext cx="691226" cy="691226"/>
                              </a:xfrm>
                              <a:prstGeom prst="ellipse">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048" name="Rectangle: Rounded Corners 1048"/>
                          <wps:cNvSpPr/>
                          <wps:spPr>
                            <a:xfrm>
                              <a:off x="4265047" y="0"/>
                              <a:ext cx="1434886" cy="2269114"/>
                            </a:xfrm>
                            <a:prstGeom prst="roundRect">
                              <a:avLst>
                                <a:gd name="adj" fmla="val 50000"/>
                              </a:avLst>
                            </a:prstGeom>
                            <a:noFill/>
                            <a:ln w="190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49" name="مربع نص 166"/>
                          <wps:cNvSpPr txBox="1"/>
                          <wps:spPr>
                            <a:xfrm>
                              <a:off x="4265792" y="1110446"/>
                              <a:ext cx="1363578" cy="710629"/>
                            </a:xfrm>
                            <a:prstGeom prst="rect">
                              <a:avLst/>
                            </a:prstGeom>
                          </wps:spPr>
                          <wps:txbx>
                            <w:txbxContent>
                              <w:p w14:paraId="499A83DB" w14:textId="53A6424F" w:rsidR="00FC5C92" w:rsidRDefault="00FC5C92" w:rsidP="00FC5C92">
                                <w:pPr>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 xml:space="preserve">تحليل </w:t>
                                </w:r>
                                <w:r w:rsidRPr="00FC5C92">
                                  <w:rPr>
                                    <w:rFonts w:ascii="Adobe Arabic" w:hAnsi="Adobe Arabic" w:cs="Adobe Arabic"/>
                                    <w:b/>
                                    <w:bCs/>
                                    <w:color w:val="FFFFFF" w:themeColor="background1"/>
                                    <w:kern w:val="24"/>
                                    <w:sz w:val="36"/>
                                    <w:szCs w:val="36"/>
                                  </w:rPr>
                                  <w:t>SWOT</w:t>
                                </w:r>
                                <w:r w:rsidRPr="00FC5C92">
                                  <w:rPr>
                                    <w:rFonts w:ascii="Adobe Arabic" w:hAnsi="Adobe Arabic" w:cs="Adobe Arabic"/>
                                    <w:b/>
                                    <w:bCs/>
                                    <w:color w:val="FFFFFF" w:themeColor="background1"/>
                                    <w:kern w:val="24"/>
                                    <w:sz w:val="36"/>
                                    <w:szCs w:val="36"/>
                                    <w:rtl/>
                                  </w:rPr>
                                  <w:t xml:space="preserve"> الشخصي</w:t>
                                </w:r>
                              </w:p>
                            </w:txbxContent>
                          </wps:txbx>
                          <wps:bodyPr wrap="square" rtlCol="1">
                            <a:noAutofit/>
                          </wps:bodyPr>
                        </wps:wsp>
                      </wpg:grpSp>
                      <wpg:grpSp>
                        <wpg:cNvPr id="1050" name="Group 1050"/>
                        <wpg:cNvGrpSpPr/>
                        <wpg:grpSpPr>
                          <a:xfrm>
                            <a:off x="1421682" y="0"/>
                            <a:ext cx="1434886" cy="2269114"/>
                            <a:chOff x="1421682" y="0"/>
                            <a:chExt cx="1434886" cy="2269114"/>
                          </a:xfrm>
                        </wpg:grpSpPr>
                        <wpg:grpSp>
                          <wpg:cNvPr id="1051" name="Group 1051"/>
                          <wpg:cNvGrpSpPr/>
                          <wpg:grpSpPr>
                            <a:xfrm>
                              <a:off x="1486410" y="105424"/>
                              <a:ext cx="1301555" cy="2058266"/>
                              <a:chOff x="1486410" y="105424"/>
                              <a:chExt cx="1301555" cy="2058266"/>
                            </a:xfrm>
                          </wpg:grpSpPr>
                          <wps:wsp>
                            <wps:cNvPr id="1052" name="Rectangle: Rounded Corners 1052"/>
                            <wps:cNvSpPr/>
                            <wps:spPr>
                              <a:xfrm>
                                <a:off x="1486410" y="105424"/>
                                <a:ext cx="1301555" cy="2058266"/>
                              </a:xfrm>
                              <a:prstGeom prst="roundRect">
                                <a:avLst>
                                  <a:gd name="adj" fmla="val 50000"/>
                                </a:avLst>
                              </a:prstGeom>
                              <a:solidFill>
                                <a:srgbClr val="2E75B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53" name="Oval 1053"/>
                            <wps:cNvSpPr/>
                            <wps:spPr>
                              <a:xfrm>
                                <a:off x="1791574" y="262322"/>
                                <a:ext cx="691226" cy="691226"/>
                              </a:xfrm>
                              <a:prstGeom prst="ellipse">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054" name="Rectangle: Rounded Corners 1054"/>
                          <wps:cNvSpPr/>
                          <wps:spPr>
                            <a:xfrm>
                              <a:off x="1421682" y="0"/>
                              <a:ext cx="1434886" cy="2269114"/>
                            </a:xfrm>
                            <a:prstGeom prst="roundRect">
                              <a:avLst>
                                <a:gd name="adj" fmla="val 50000"/>
                              </a:avLst>
                            </a:prstGeom>
                            <a:noFill/>
                            <a:ln w="190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55" name="مربع نص 166"/>
                          <wps:cNvSpPr txBox="1"/>
                          <wps:spPr>
                            <a:xfrm>
                              <a:off x="1445455" y="1237910"/>
                              <a:ext cx="1363578" cy="420769"/>
                            </a:xfrm>
                            <a:prstGeom prst="rect">
                              <a:avLst/>
                            </a:prstGeom>
                          </wps:spPr>
                          <wps:txbx>
                            <w:txbxContent>
                              <w:p w14:paraId="47C15295" w14:textId="31C62E3F" w:rsidR="00FC5C92" w:rsidRDefault="00FC5C92" w:rsidP="00FC5C92">
                                <w:pPr>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تقييم</w:t>
                                </w:r>
                                <w:r w:rsidRPr="00FC5C92">
                                  <w:rPr>
                                    <w:rFonts w:eastAsia="Calibri" w:hAnsi="Adobe Arabic" w:cs="Adobe Arabic"/>
                                    <w:b/>
                                    <w:bCs/>
                                    <w:color w:val="FFFFFF"/>
                                    <w:kern w:val="24"/>
                                    <w:sz w:val="36"/>
                                    <w:szCs w:val="36"/>
                                    <w:rtl/>
                                    <w:lang w:bidi="ar-EG"/>
                                  </w:rPr>
                                  <w:t xml:space="preserve"> المهارات</w:t>
                                </w:r>
                              </w:p>
                            </w:txbxContent>
                          </wps:txbx>
                          <wps:bodyPr wrap="square" rtlCol="1">
                            <a:noAutofit/>
                          </wps:bodyPr>
                        </wps:wsp>
                      </wpg:grpSp>
                      <wpg:grpSp>
                        <wpg:cNvPr id="1056" name="Group 1056"/>
                        <wpg:cNvGrpSpPr/>
                        <wpg:grpSpPr>
                          <a:xfrm>
                            <a:off x="2843364" y="0"/>
                            <a:ext cx="1434886" cy="2269114"/>
                            <a:chOff x="2843364" y="0"/>
                            <a:chExt cx="1434886" cy="2269114"/>
                          </a:xfrm>
                        </wpg:grpSpPr>
                        <wpg:grpSp>
                          <wpg:cNvPr id="1057" name="Group 1057"/>
                          <wpg:cNvGrpSpPr/>
                          <wpg:grpSpPr>
                            <a:xfrm>
                              <a:off x="2904878" y="105424"/>
                              <a:ext cx="1301555" cy="2058266"/>
                              <a:chOff x="2904878" y="105424"/>
                              <a:chExt cx="1301555" cy="2058266"/>
                            </a:xfrm>
                          </wpg:grpSpPr>
                          <wps:wsp>
                            <wps:cNvPr id="1058" name="Rectangle: Rounded Corners 1058"/>
                            <wps:cNvSpPr/>
                            <wps:spPr>
                              <a:xfrm>
                                <a:off x="2904878" y="105424"/>
                                <a:ext cx="1301555" cy="2058266"/>
                              </a:xfrm>
                              <a:prstGeom prst="roundRect">
                                <a:avLst>
                                  <a:gd name="adj" fmla="val 50000"/>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59" name="Oval 1059"/>
                            <wps:cNvSpPr/>
                            <wps:spPr>
                              <a:xfrm>
                                <a:off x="3210042" y="262322"/>
                                <a:ext cx="691226" cy="691226"/>
                              </a:xfrm>
                              <a:prstGeom prst="ellipse">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060" name="Rectangle: Rounded Corners 1060"/>
                          <wps:cNvSpPr/>
                          <wps:spPr>
                            <a:xfrm>
                              <a:off x="2843364" y="0"/>
                              <a:ext cx="1434886" cy="2269114"/>
                            </a:xfrm>
                            <a:prstGeom prst="roundRect">
                              <a:avLst>
                                <a:gd name="adj" fmla="val 50000"/>
                              </a:avLst>
                            </a:prstGeom>
                            <a:noFill/>
                            <a:ln w="190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1" name="مربع نص 166"/>
                          <wps:cNvSpPr txBox="1"/>
                          <wps:spPr>
                            <a:xfrm>
                              <a:off x="2981118" y="1110319"/>
                              <a:ext cx="1112418" cy="710629"/>
                            </a:xfrm>
                            <a:prstGeom prst="rect">
                              <a:avLst/>
                            </a:prstGeom>
                          </wps:spPr>
                          <wps:txbx>
                            <w:txbxContent>
                              <w:p w14:paraId="5E89F8CA" w14:textId="58CFB17D" w:rsidR="00FC5C92" w:rsidRDefault="00FC5C92" w:rsidP="00FC5C92">
                                <w:pPr>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تحليل القيم المهنية</w:t>
                                </w:r>
                              </w:p>
                            </w:txbxContent>
                          </wps:txbx>
                          <wps:bodyPr wrap="square" rtlCol="1">
                            <a:noAutofit/>
                          </wps:bodyPr>
                        </wps:wsp>
                      </wpg:grpSp>
                      <pic:pic xmlns:pic="http://schemas.openxmlformats.org/drawingml/2006/picture">
                        <pic:nvPicPr>
                          <pic:cNvPr id="1062" name="Picture 1062" descr="Analysis "/>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4735614" y="355294"/>
                            <a:ext cx="480368" cy="4803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3" name="Picture 1063" descr="Analytics "/>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3327225" y="367751"/>
                            <a:ext cx="480368" cy="4803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4" name="Picture 1064" descr="Analysis "/>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484096" y="379916"/>
                            <a:ext cx="480368" cy="4803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5" name="Picture 1065" descr="Assessment "/>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1902434" y="337182"/>
                            <a:ext cx="480368" cy="48036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348E365" id="Group 6" o:spid="_x0000_s1130" style="width:448.8pt;height:178.65pt;mso-position-horizontal-relative:char;mso-position-vertical-relative:line" coordsize="56999,22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">
                <v:group id="Group 1037" o:spid="_x0000_s1131" style="position:absolute;width:14348;height:22691" coordsize="14348,2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">
                  <v:roundrect id="Rectangle: Rounded Corners 1039" o:spid="_x0000_s1132" style="position:absolute;left:679;top:1054;width:13015;height:2058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" fillcolor="#168489" stroked="f" strokeweight="1pt">
                    <v:stroke joinstyle="miter"/>
                  </v:roundrect>
                  <v:oval id="Oval 1041" o:spid="_x0000_s1133" style="position:absolute;left:3731;top:2623;width:6912;height:6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" fillcolor="white [3212]" stroked="f" strokeweight="1pt">
                    <v:stroke joinstyle="miter"/>
                  </v:oval>
                  <v:roundrect id="Rectangle: Rounded Corners 1042" o:spid="_x0000_s1134" style="position:absolute;width:14348;height:22691;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" filled="f" strokecolor="black [3213]" strokeweight="1.5pt">
                    <v:stroke joinstyle="miter"/>
                  </v:roundrect>
                  <v:shape id="مربع نص 166" o:spid="_x0000_s1135" type="#_x0000_t202" style="position:absolute;left:2008;top:11103;width:10325;height:7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" filled="f" stroked="f">
                    <v:textbox>
                      <w:txbxContent>
                        <w:p w14:paraId="70C82759" w14:textId="51828950" w:rsidR="00FC5C92" w:rsidRDefault="00FC5C92" w:rsidP="00FC5C92">
                          <w:pPr>
                            <w:jc w:val="center"/>
                            <w:rPr>
                              <w:rFonts w:ascii="Adobe Arabic" w:hAnsi="Adobe Arabic" w:cs="Adobe Arabic"/>
                              <w:b/>
                              <w:bCs/>
                              <w:color w:val="FFFFFF" w:themeColor="background1"/>
                              <w:kern w:val="24"/>
                              <w:sz w:val="36"/>
                              <w:szCs w:val="36"/>
                            </w:rPr>
                          </w:pPr>
                          <w:r w:rsidRPr="00FC5C92">
                            <w:rPr>
                              <w:rFonts w:eastAsia="Calibri" w:hAnsi="Adobe Arabic" w:cs="Adobe Arabic"/>
                              <w:b/>
                              <w:bCs/>
                              <w:color w:val="FFFFFF"/>
                              <w:kern w:val="24"/>
                              <w:sz w:val="36"/>
                              <w:szCs w:val="36"/>
                              <w:rtl/>
                              <w:lang w:bidi="ar-EG"/>
                            </w:rPr>
                            <w:t>تحليل الميول المهنية</w:t>
                          </w:r>
                        </w:p>
                      </w:txbxContent>
                    </v:textbox>
                  </v:shape>
                </v:group>
                <v:group id="Group 1044" o:spid="_x0000_s1136" style="position:absolute;left:42650;width:14349;height:22691" coordorigin="42650" coordsize="14348,2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">
                  <v:group id="Group 1045" o:spid="_x0000_s1137" style="position:absolute;left:43233;top:1054;width:13016;height:20582" coordorigin="43233,1054" coordsize="13015,2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roundrect id="Rectangle: Rounded Corners 1046" o:spid="_x0000_s1138" style="position:absolute;left:43233;top:1054;width:13016;height:2058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" fillcolor="#7f7f7f" stroked="f" strokeweight="1pt">
                      <v:stroke joinstyle="miter"/>
                    </v:roundrect>
                    <v:oval id="Oval 1047" o:spid="_x0000_s1139" style="position:absolute;left:46285;top:2623;width:6912;height:6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" fillcolor="white [3212]" stroked="f" strokeweight="1pt">
                      <v:stroke joinstyle="miter"/>
                    </v:oval>
                  </v:group>
                  <v:roundrect id="Rectangle: Rounded Corners 1048" o:spid="_x0000_s1140" style="position:absolute;left:42650;width:14349;height:22691;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" filled="f" strokecolor="black [3213]" strokeweight="1.5pt">
                    <v:stroke joinstyle="miter"/>
                  </v:roundrect>
                  <v:shape id="مربع نص 166" o:spid="_x0000_s1141" type="#_x0000_t202" style="position:absolute;left:42657;top:11104;width:13636;height:7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" filled="f" stroked="f">
                    <v:textbox>
                      <w:txbxContent>
                        <w:p w14:paraId="499A83DB" w14:textId="53A6424F" w:rsidR="00FC5C92" w:rsidRDefault="00FC5C92" w:rsidP="00FC5C92">
                          <w:pPr>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 xml:space="preserve">تحليل </w:t>
                          </w:r>
                          <w:r w:rsidRPr="00FC5C92">
                            <w:rPr>
                              <w:rFonts w:ascii="Adobe Arabic" w:hAnsi="Adobe Arabic" w:cs="Adobe Arabic"/>
                              <w:b/>
                              <w:bCs/>
                              <w:color w:val="FFFFFF" w:themeColor="background1"/>
                              <w:kern w:val="24"/>
                              <w:sz w:val="36"/>
                              <w:szCs w:val="36"/>
                            </w:rPr>
                            <w:t>SWOT</w:t>
                          </w:r>
                          <w:r w:rsidRPr="00FC5C92">
                            <w:rPr>
                              <w:rFonts w:ascii="Adobe Arabic" w:hAnsi="Adobe Arabic" w:cs="Adobe Arabic"/>
                              <w:b/>
                              <w:bCs/>
                              <w:color w:val="FFFFFF" w:themeColor="background1"/>
                              <w:kern w:val="24"/>
                              <w:sz w:val="36"/>
                              <w:szCs w:val="36"/>
                              <w:rtl/>
                            </w:rPr>
                            <w:t xml:space="preserve"> الشخصي</w:t>
                          </w:r>
                        </w:p>
                      </w:txbxContent>
                    </v:textbox>
                  </v:shape>
                </v:group>
                <v:group id="Group 1050" o:spid="_x0000_s1142" style="position:absolute;left:14216;width:14349;height:22691" coordorigin="14216" coordsize="14348,2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">
                  <v:group id="Group 1051" o:spid="_x0000_s1143" style="position:absolute;left:14864;top:1054;width:13015;height:20582" coordorigin="14864,1054" coordsize="13015,2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roundrect id="Rectangle: Rounded Corners 1052" o:spid="_x0000_s1144" style="position:absolute;left:14864;top:1054;width:13015;height:2058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" fillcolor="#2e75b6" stroked="f" strokeweight="1pt">
                      <v:stroke joinstyle="miter"/>
                    </v:roundrect>
                    <v:oval id="Oval 1053" o:spid="_x0000_s1145" style="position:absolute;left:17915;top:2623;width:6913;height:6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" fillcolor="white [3212]" stroked="f" strokeweight="1pt">
                      <v:stroke joinstyle="miter"/>
                    </v:oval>
                  </v:group>
                  <v:roundrect id="Rectangle: Rounded Corners 1054" o:spid="_x0000_s1146" style="position:absolute;left:14216;width:14349;height:22691;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" filled="f" strokecolor="black [3213]" strokeweight="1.5pt">
                    <v:stroke joinstyle="miter"/>
                  </v:roundrect>
                  <v:shape id="مربع نص 166" o:spid="_x0000_s1147" type="#_x0000_t202" style="position:absolute;left:14454;top:12379;width:13636;height:4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" filled="f" stroked="f">
                    <v:textbox>
                      <w:txbxContent>
                        <w:p w14:paraId="47C15295" w14:textId="31C62E3F" w:rsidR="00FC5C92" w:rsidRDefault="00FC5C92" w:rsidP="00FC5C92">
                          <w:pPr>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تقييم</w:t>
                          </w:r>
                          <w:r w:rsidRPr="00FC5C92">
                            <w:rPr>
                              <w:rFonts w:eastAsia="Calibri" w:hAnsi="Adobe Arabic" w:cs="Adobe Arabic"/>
                              <w:b/>
                              <w:bCs/>
                              <w:color w:val="FFFFFF"/>
                              <w:kern w:val="24"/>
                              <w:sz w:val="36"/>
                              <w:szCs w:val="36"/>
                              <w:rtl/>
                              <w:lang w:bidi="ar-EG"/>
                            </w:rPr>
                            <w:t xml:space="preserve"> المهارات</w:t>
                          </w:r>
                        </w:p>
                      </w:txbxContent>
                    </v:textbox>
                  </v:shape>
                </v:group>
                <v:group id="Group 1056" o:spid="_x0000_s1148" style="position:absolute;left:28433;width:14349;height:22691" coordorigin="28433" coordsize="14348,22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">
                  <v:group id="Group 1057" o:spid="_x0000_s1149" style="position:absolute;left:29048;top:1054;width:13016;height:20582" coordorigin="29048,1054" coordsize="13015,2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">
                    <v:roundrect id="Rectangle: Rounded Corners 1058" o:spid="_x0000_s1150" style="position:absolute;left:29048;top:1054;width:13016;height:2058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" fillcolor="#ffd366" stroked="f" strokeweight="1pt">
                      <v:stroke joinstyle="miter"/>
                    </v:roundrect>
                    <v:oval id="Oval 1059" o:spid="_x0000_s1151" style="position:absolute;left:32100;top:2623;width:6912;height:69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" fillcolor="white [3212]" stroked="f" strokeweight="1pt">
                      <v:stroke joinstyle="miter"/>
                    </v:oval>
                  </v:group>
                  <v:roundrect id="Rectangle: Rounded Corners 1060" o:spid="_x0000_s1152" style="position:absolute;left:28433;width:14349;height:22691;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" filled="f" strokecolor="black [3213]" strokeweight="1.5pt">
                    <v:stroke joinstyle="miter"/>
                  </v:roundrect>
                  <v:shape id="مربع نص 166" o:spid="_x0000_s1153" type="#_x0000_t202" style="position:absolute;left:29811;top:11103;width:11124;height:7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" filled="f" stroked="f">
                    <v:textbox>
                      <w:txbxContent>
                        <w:p w14:paraId="5E89F8CA" w14:textId="58CFB17D" w:rsidR="00FC5C92" w:rsidRDefault="00FC5C92" w:rsidP="00FC5C92">
                          <w:pPr>
                            <w:jc w:val="center"/>
                            <w:rPr>
                              <w:rFonts w:ascii="Adobe Arabic" w:hAnsi="Adobe Arabic" w:cs="Adobe Arabic"/>
                              <w:b/>
                              <w:bCs/>
                              <w:color w:val="FFFFFF" w:themeColor="background1"/>
                              <w:kern w:val="24"/>
                              <w:sz w:val="36"/>
                              <w:szCs w:val="36"/>
                            </w:rPr>
                          </w:pPr>
                          <w:r w:rsidRPr="00FC5C92">
                            <w:rPr>
                              <w:rFonts w:ascii="Adobe Arabic" w:hAnsi="Adobe Arabic" w:cs="Adobe Arabic"/>
                              <w:b/>
                              <w:bCs/>
                              <w:color w:val="FFFFFF" w:themeColor="background1"/>
                              <w:kern w:val="24"/>
                              <w:sz w:val="36"/>
                              <w:szCs w:val="36"/>
                              <w:rtl/>
                            </w:rPr>
                            <w:t>تحليل القيم المهنية</w:t>
                          </w:r>
                        </w:p>
                      </w:txbxContent>
                    </v:textbox>
                  </v:shape>
                </v:group>
                <v:shape id="Picture 1062" o:spid="_x0000_s1154" type="#_x0000_t75" alt="Analysis " style="position:absolute;left:47356;top:3552;width:4803;height:4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">
                  <v:imagedata r:id="rId99" o:title="Analysis "/>
                </v:shape>
                <v:shape id="Picture 1063" o:spid="_x0000_s1155" type="#_x0000_t75" alt="Analytics " style="position:absolute;left:33272;top:3677;width:4803;height:4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">
                  <v:imagedata r:id="rId100" o:title="Analytics "/>
                </v:shape>
                <v:shape id="Picture 1064" o:spid="_x0000_s1156" type="#_x0000_t75" alt="Analysis " style="position:absolute;left:4840;top:3799;width:4804;height:48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">
                  <v:imagedata r:id="rId101" o:title="Analysis "/>
                </v:shape>
                <v:shape id="Picture 1065" o:spid="_x0000_s1157" type="#_x0000_t75" alt="Assessment " style="position:absolute;left:19024;top:3371;width:4804;height:4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">
                  <v:imagedata r:id="rId102" o:title="Assessment "/>
                </v:shape>
                <w10:anchorlock/>
              </v:group>
            </w:pict>
          </mc:Fallback>
        </mc:AlternateContent>
      </w:r>
    </w:p>
    <w:p w14:paraId="5E5F96AA" w14:textId="3EED1814" w:rsidR="00D0278B" w:rsidRPr="007A21E0" w:rsidRDefault="00D0278B" w:rsidP="00D0278B">
      <w:pPr>
        <w:rPr>
          <w:rtl/>
        </w:rPr>
      </w:pPr>
      <w:r w:rsidRPr="002A078C">
        <w:rPr>
          <w:rFonts w:ascii="Sakkal Majalla" w:hAnsi="Sakkal Majalla"/>
          <w:noProof/>
          <w:sz w:val="34"/>
          <w:lang w:bidi="ar-EG"/>
        </w:rPr>
        <mc:AlternateContent>
          <mc:Choice Requires="wpg">
            <w:drawing>
              <wp:inline distT="0" distB="0" distL="0" distR="0" wp14:anchorId="28C199F3" wp14:editId="42582DAD">
                <wp:extent cx="5731510" cy="891540"/>
                <wp:effectExtent l="0" t="0" r="2540" b="22860"/>
                <wp:docPr id="16086929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2996" name="مجموعة 47"/>
                        <wpg:cNvGrpSpPr/>
                        <wpg:grpSpPr>
                          <a:xfrm>
                            <a:off x="0" y="0"/>
                            <a:ext cx="5731510" cy="895351"/>
                            <a:chOff x="0" y="0"/>
                            <a:chExt cx="5878196" cy="918845"/>
                          </a:xfrm>
                        </wpg:grpSpPr>
                        <wpg:grpSp>
                          <wpg:cNvPr id="1608692997" name="مجموعة 48"/>
                          <wpg:cNvGrpSpPr/>
                          <wpg:grpSpPr>
                            <a:xfrm>
                              <a:off x="0" y="0"/>
                              <a:ext cx="5878196" cy="918845"/>
                              <a:chOff x="0" y="0"/>
                              <a:chExt cx="6240348" cy="919070"/>
                            </a:xfrm>
                          </wpg:grpSpPr>
                          <wpg:grpSp>
                            <wpg:cNvPr id="1608692998" name="مجموعة 49"/>
                            <wpg:cNvGrpSpPr/>
                            <wpg:grpSpPr>
                              <a:xfrm>
                                <a:off x="0" y="169208"/>
                                <a:ext cx="5433072" cy="580613"/>
                                <a:chOff x="0" y="169208"/>
                                <a:chExt cx="5433072" cy="580613"/>
                              </a:xfrm>
                            </wpg:grpSpPr>
                            <wps:wsp>
                              <wps:cNvPr id="16086929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02" name="مربع نص 41"/>
                          <wps:cNvSpPr txBox="1"/>
                          <wps:spPr>
                            <a:xfrm>
                              <a:off x="204466" y="256739"/>
                              <a:ext cx="4615440" cy="389397"/>
                            </a:xfrm>
                            <a:prstGeom prst="rect">
                              <a:avLst/>
                            </a:prstGeom>
                            <a:noFill/>
                          </wps:spPr>
                          <wps:txbx>
                            <w:txbxContent>
                              <w:p w14:paraId="1423DD4A" w14:textId="070C4E6B"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 xml:space="preserve">تحليل </w:t>
                                </w:r>
                                <w:r w:rsidRPr="00FC5C92">
                                  <w:rPr>
                                    <w:rFonts w:eastAsia="Calibri" w:hAnsi="Adobe Arabic" w:cs="Adobe Arabic"/>
                                    <w:b/>
                                    <w:bCs/>
                                    <w:color w:val="FFFFFF"/>
                                    <w:kern w:val="24"/>
                                    <w:szCs w:val="28"/>
                                    <w:lang w:bidi="ar-EG"/>
                                  </w:rPr>
                                  <w:t>SWOT</w:t>
                                </w:r>
                                <w:r w:rsidRPr="00FC5C92">
                                  <w:rPr>
                                    <w:rFonts w:eastAsia="Calibri" w:hAnsi="Adobe Arabic" w:cs="Adobe Arabic"/>
                                    <w:b/>
                                    <w:bCs/>
                                    <w:color w:val="FFFFFF"/>
                                    <w:kern w:val="24"/>
                                    <w:szCs w:val="28"/>
                                    <w:rtl/>
                                    <w:lang w:bidi="ar-EG"/>
                                  </w:rPr>
                                  <w:t xml:space="preserve"> </w:t>
                                </w:r>
                                <w:r w:rsidRPr="00FC5C92">
                                  <w:rPr>
                                    <w:rFonts w:eastAsia="Calibri" w:hAnsi="Adobe Arabic" w:cs="Adobe Arabic"/>
                                    <w:b/>
                                    <w:bCs/>
                                    <w:color w:val="FFFFFF"/>
                                    <w:kern w:val="24"/>
                                    <w:sz w:val="36"/>
                                    <w:szCs w:val="36"/>
                                    <w:rtl/>
                                    <w:lang w:bidi="ar-EG"/>
                                  </w:rPr>
                                  <w:t>الشخصي:</w:t>
                                </w:r>
                              </w:p>
                            </w:txbxContent>
                          </wps:txbx>
                          <wps:bodyPr wrap="square" rtlCol="1">
                            <a:spAutoFit/>
                          </wps:bodyPr>
                        </wps:wsp>
                      </wpg:grpSp>
                      <pic:pic xmlns:pic="http://schemas.openxmlformats.org/drawingml/2006/picture">
                        <pic:nvPicPr>
                          <pic:cNvPr id="1608693003"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8C199F3" id="مجموعة 22" o:spid="_x0000_s115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CG5NglvBwAA/B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11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">
                  <v:group id="مجموعة 48" o:spid="_x0000_s11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">
                    <v:group id="مجموعة 49" o:spid="_x0000_s11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">
                      <v:shape id="شكل حر 50" o:spid="_x0000_s11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" fillcolor="#a5a5a5 [2092]" stroked="f" strokeweight="1pt">
                        <v:stroke joinstyle="miter"/>
                      </v:roundrect>
                    </v:group>
                    <v:oval id="شكل بيضاوي 52" o:spid="_x0000_s11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" filled="f" strokecolor="#168489" strokeweight="1pt">
                      <v:stroke joinstyle="miter"/>
                    </v:oval>
                  </v:group>
                  <v:shape id="مربع نص 41" o:spid="_x0000_s116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" filled="f" stroked="f">
                    <v:textbox style="mso-fit-shape-to-text:t">
                      <w:txbxContent>
                        <w:p w14:paraId="1423DD4A" w14:textId="070C4E6B"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 xml:space="preserve">تحليل </w:t>
                          </w:r>
                          <w:r w:rsidRPr="00FC5C92">
                            <w:rPr>
                              <w:rFonts w:eastAsia="Calibri" w:hAnsi="Adobe Arabic" w:cs="Adobe Arabic"/>
                              <w:b/>
                              <w:bCs/>
                              <w:color w:val="FFFFFF"/>
                              <w:kern w:val="24"/>
                              <w:szCs w:val="28"/>
                              <w:lang w:bidi="ar-EG"/>
                            </w:rPr>
                            <w:t>SWOT</w:t>
                          </w:r>
                          <w:r w:rsidRPr="00FC5C92">
                            <w:rPr>
                              <w:rFonts w:eastAsia="Calibri" w:hAnsi="Adobe Arabic" w:cs="Adobe Arabic"/>
                              <w:b/>
                              <w:bCs/>
                              <w:color w:val="FFFFFF"/>
                              <w:kern w:val="24"/>
                              <w:szCs w:val="28"/>
                              <w:rtl/>
                              <w:lang w:bidi="ar-EG"/>
                            </w:rPr>
                            <w:t xml:space="preserve"> </w:t>
                          </w:r>
                          <w:r w:rsidRPr="00FC5C92">
                            <w:rPr>
                              <w:rFonts w:eastAsia="Calibri" w:hAnsi="Adobe Arabic" w:cs="Adobe Arabic"/>
                              <w:b/>
                              <w:bCs/>
                              <w:color w:val="FFFFFF"/>
                              <w:kern w:val="24"/>
                              <w:sz w:val="36"/>
                              <w:szCs w:val="36"/>
                              <w:rtl/>
                              <w:lang w:bidi="ar-EG"/>
                            </w:rPr>
                            <w:t>الشخصي:</w:t>
                          </w:r>
                        </w:p>
                      </w:txbxContent>
                    </v:textbox>
                  </v:shape>
                </v:group>
                <v:shape id="صورة 54" o:spid="_x0000_s11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">
                  <v:imagedata r:id="rId104" o:title=""/>
                </v:shape>
                <w10:anchorlock/>
              </v:group>
            </w:pict>
          </mc:Fallback>
        </mc:AlternateContent>
      </w:r>
    </w:p>
    <w:p w14:paraId="5EE0FA1F" w14:textId="77777777" w:rsidR="00D0278B" w:rsidRPr="007A21E0" w:rsidRDefault="00D0278B" w:rsidP="00D0278B">
      <w:pPr>
        <w:rPr>
          <w:rtl/>
        </w:rPr>
      </w:pPr>
      <w:r w:rsidRPr="007A21E0">
        <w:rPr>
          <w:rtl/>
        </w:rPr>
        <w:t xml:space="preserve">   - نقاط القوة (</w:t>
      </w:r>
      <w:r w:rsidRPr="007A21E0">
        <w:t>Strengths</w:t>
      </w:r>
      <w:r w:rsidRPr="007A21E0">
        <w:rPr>
          <w:rtl/>
        </w:rPr>
        <w:t>): المهارات والصفات الإيجابية التي تمتلكها.</w:t>
      </w:r>
    </w:p>
    <w:p w14:paraId="77E869E6" w14:textId="77777777" w:rsidR="00D0278B" w:rsidRPr="007A21E0" w:rsidRDefault="00D0278B" w:rsidP="00D0278B">
      <w:pPr>
        <w:rPr>
          <w:rtl/>
        </w:rPr>
      </w:pPr>
      <w:r w:rsidRPr="007A21E0">
        <w:rPr>
          <w:rtl/>
        </w:rPr>
        <w:t xml:space="preserve">   - نقاط الضعف (</w:t>
      </w:r>
      <w:r w:rsidRPr="007A21E0">
        <w:t>Weaknesses</w:t>
      </w:r>
      <w:r w:rsidRPr="007A21E0">
        <w:rPr>
          <w:rtl/>
        </w:rPr>
        <w:t>): المجالات التي تحتاج إلى تطوير.</w:t>
      </w:r>
    </w:p>
    <w:p w14:paraId="2A339950" w14:textId="77777777" w:rsidR="00D0278B" w:rsidRPr="007A21E0" w:rsidRDefault="00D0278B" w:rsidP="00D0278B">
      <w:pPr>
        <w:rPr>
          <w:rtl/>
        </w:rPr>
      </w:pPr>
      <w:r w:rsidRPr="007A21E0">
        <w:rPr>
          <w:rtl/>
        </w:rPr>
        <w:t xml:space="preserve">   - الفرص (</w:t>
      </w:r>
      <w:r w:rsidRPr="007A21E0">
        <w:t>Opportunities</w:t>
      </w:r>
      <w:r w:rsidRPr="007A21E0">
        <w:rPr>
          <w:rtl/>
        </w:rPr>
        <w:t>): العوامل الخارجية التي يمكن استغلالها لتحقيق التقدّم.</w:t>
      </w:r>
    </w:p>
    <w:p w14:paraId="188D562D" w14:textId="77777777" w:rsidR="00D0278B" w:rsidRDefault="00D0278B" w:rsidP="00D0278B">
      <w:pPr>
        <w:rPr>
          <w:rtl/>
        </w:rPr>
      </w:pPr>
      <w:r w:rsidRPr="007A21E0">
        <w:rPr>
          <w:rtl/>
        </w:rPr>
        <w:t xml:space="preserve">   - التهديدات (</w:t>
      </w:r>
      <w:r w:rsidRPr="007A21E0">
        <w:t>Threats</w:t>
      </w:r>
      <w:r w:rsidRPr="007A21E0">
        <w:rPr>
          <w:rtl/>
        </w:rPr>
        <w:t>): العوائق والمخاطر المحتملة.</w:t>
      </w:r>
    </w:p>
    <w:p w14:paraId="7F6B59B5" w14:textId="1E51844A" w:rsidR="00D0278B" w:rsidRPr="007A21E0" w:rsidRDefault="00D0278B" w:rsidP="00D0278B">
      <w:pPr>
        <w:rPr>
          <w:rtl/>
        </w:rPr>
      </w:pPr>
      <w:r w:rsidRPr="002A078C">
        <w:rPr>
          <w:rFonts w:ascii="Sakkal Majalla" w:hAnsi="Sakkal Majalla"/>
          <w:noProof/>
          <w:sz w:val="34"/>
          <w:lang w:bidi="ar-EG"/>
        </w:rPr>
        <mc:AlternateContent>
          <mc:Choice Requires="wpg">
            <w:drawing>
              <wp:inline distT="0" distB="0" distL="0" distR="0" wp14:anchorId="384CDA02" wp14:editId="2A716C03">
                <wp:extent cx="5731510" cy="891540"/>
                <wp:effectExtent l="0" t="0" r="2540" b="22860"/>
                <wp:docPr id="841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417" name="مجموعة 47"/>
                        <wpg:cNvGrpSpPr/>
                        <wpg:grpSpPr>
                          <a:xfrm>
                            <a:off x="0" y="0"/>
                            <a:ext cx="5731510" cy="895351"/>
                            <a:chOff x="0" y="0"/>
                            <a:chExt cx="5878196" cy="918845"/>
                          </a:xfrm>
                        </wpg:grpSpPr>
                        <wpg:grpSp>
                          <wpg:cNvPr id="8418" name="مجموعة 48"/>
                          <wpg:cNvGrpSpPr/>
                          <wpg:grpSpPr>
                            <a:xfrm>
                              <a:off x="0" y="0"/>
                              <a:ext cx="5878196" cy="918845"/>
                              <a:chOff x="0" y="0"/>
                              <a:chExt cx="6240348" cy="919070"/>
                            </a:xfrm>
                          </wpg:grpSpPr>
                          <wpg:grpSp>
                            <wpg:cNvPr id="8419" name="مجموعة 49"/>
                            <wpg:cNvGrpSpPr/>
                            <wpg:grpSpPr>
                              <a:xfrm>
                                <a:off x="0" y="169208"/>
                                <a:ext cx="5433072" cy="580613"/>
                                <a:chOff x="0" y="169208"/>
                                <a:chExt cx="5433072" cy="580613"/>
                              </a:xfrm>
                            </wpg:grpSpPr>
                            <wps:wsp>
                              <wps:cNvPr id="84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23" name="مربع نص 41"/>
                          <wps:cNvSpPr txBox="1"/>
                          <wps:spPr>
                            <a:xfrm>
                              <a:off x="204466" y="256739"/>
                              <a:ext cx="4615440" cy="389397"/>
                            </a:xfrm>
                            <a:prstGeom prst="rect">
                              <a:avLst/>
                            </a:prstGeom>
                            <a:noFill/>
                          </wps:spPr>
                          <wps:txbx>
                            <w:txbxContent>
                              <w:p w14:paraId="545D6751" w14:textId="3357C9E8"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تحليل القيم المهنية:</w:t>
                                </w:r>
                              </w:p>
                            </w:txbxContent>
                          </wps:txbx>
                          <wps:bodyPr wrap="square" rtlCol="1">
                            <a:spAutoFit/>
                          </wps:bodyPr>
                        </wps:wsp>
                      </wpg:grpSp>
                      <pic:pic xmlns:pic="http://schemas.openxmlformats.org/drawingml/2006/picture">
                        <pic:nvPicPr>
                          <pic:cNvPr id="8424"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84CDA02" id="_x0000_s11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">
                <v:group id="مجموعة 47" o:spid="_x0000_s11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">
                  <v:group id="مجموعة 48" o:spid="_x0000_s11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">
                    <v:group id="مجموعة 49" o:spid="_x0000_s11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">
                      <v:shape id="شكل حر 50" o:spid="_x0000_s11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" fillcolor="#a5a5a5 [2092]" stroked="f" strokeweight="1pt">
                        <v:stroke joinstyle="miter"/>
                      </v:roundrect>
                    </v:group>
                    <v:oval id="شكل بيضاوي 52" o:spid="_x0000_s11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" filled="f" strokecolor="#168489" strokeweight="1pt">
                      <v:stroke joinstyle="miter"/>
                    </v:oval>
                  </v:group>
                  <v:shape id="مربع نص 41" o:spid="_x0000_s117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" filled="f" stroked="f">
                    <v:textbox style="mso-fit-shape-to-text:t">
                      <w:txbxContent>
                        <w:p w14:paraId="545D6751" w14:textId="3357C9E8"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تحليل القيم المهنية:</w:t>
                          </w:r>
                        </w:p>
                      </w:txbxContent>
                    </v:textbox>
                  </v:shape>
                </v:group>
                <v:shape id="صورة 54" o:spid="_x0000_s11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">
                  <v:imagedata r:id="rId104" o:title=""/>
                </v:shape>
                <w10:anchorlock/>
              </v:group>
            </w:pict>
          </mc:Fallback>
        </mc:AlternateContent>
      </w:r>
    </w:p>
    <w:p w14:paraId="1E1CDBF4" w14:textId="77777777" w:rsidR="00D0278B" w:rsidRDefault="00D0278B" w:rsidP="00D0278B">
      <w:pPr>
        <w:rPr>
          <w:rtl/>
        </w:rPr>
      </w:pPr>
      <w:r w:rsidRPr="007A21E0">
        <w:rPr>
          <w:rtl/>
        </w:rPr>
        <w:t xml:space="preserve">   ما هي القيم الأساسية التي تحرّكك وتدفعك في حياتك المهنية؟ (الإبداع، الاستقلالية، الأمان الوظيفي، خدمة المجتمع، إلخ).</w:t>
      </w:r>
    </w:p>
    <w:p w14:paraId="0BDA86DA" w14:textId="557E43FD" w:rsidR="00D0278B" w:rsidRPr="007A21E0" w:rsidRDefault="00D0278B" w:rsidP="00FC5C92">
      <w:pPr>
        <w:keepNext/>
        <w:rPr>
          <w:rtl/>
        </w:rPr>
      </w:pPr>
      <w:r w:rsidRPr="002A078C">
        <w:rPr>
          <w:rFonts w:ascii="Sakkal Majalla" w:hAnsi="Sakkal Majalla"/>
          <w:noProof/>
          <w:sz w:val="34"/>
          <w:lang w:bidi="ar-EG"/>
        </w:rPr>
        <w:lastRenderedPageBreak/>
        <mc:AlternateContent>
          <mc:Choice Requires="wpg">
            <w:drawing>
              <wp:inline distT="0" distB="0" distL="0" distR="0" wp14:anchorId="68033040" wp14:editId="409C9D7A">
                <wp:extent cx="5731510" cy="891540"/>
                <wp:effectExtent l="0" t="0" r="2540" b="22860"/>
                <wp:docPr id="842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426" name="مجموعة 47"/>
                        <wpg:cNvGrpSpPr/>
                        <wpg:grpSpPr>
                          <a:xfrm>
                            <a:off x="0" y="0"/>
                            <a:ext cx="5731510" cy="895351"/>
                            <a:chOff x="0" y="0"/>
                            <a:chExt cx="5878196" cy="918845"/>
                          </a:xfrm>
                        </wpg:grpSpPr>
                        <wpg:grpSp>
                          <wpg:cNvPr id="8427" name="مجموعة 48"/>
                          <wpg:cNvGrpSpPr/>
                          <wpg:grpSpPr>
                            <a:xfrm>
                              <a:off x="0" y="0"/>
                              <a:ext cx="5878196" cy="918845"/>
                              <a:chOff x="0" y="0"/>
                              <a:chExt cx="6240348" cy="919070"/>
                            </a:xfrm>
                          </wpg:grpSpPr>
                          <wpg:grpSp>
                            <wpg:cNvPr id="8428" name="مجموعة 49"/>
                            <wpg:cNvGrpSpPr/>
                            <wpg:grpSpPr>
                              <a:xfrm>
                                <a:off x="0" y="169208"/>
                                <a:ext cx="5433072" cy="580613"/>
                                <a:chOff x="0" y="169208"/>
                                <a:chExt cx="5433072" cy="580613"/>
                              </a:xfrm>
                            </wpg:grpSpPr>
                            <wps:wsp>
                              <wps:cNvPr id="84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4" name="مربع نص 41"/>
                          <wps:cNvSpPr txBox="1"/>
                          <wps:spPr>
                            <a:xfrm>
                              <a:off x="204466" y="256739"/>
                              <a:ext cx="4615440" cy="389397"/>
                            </a:xfrm>
                            <a:prstGeom prst="rect">
                              <a:avLst/>
                            </a:prstGeom>
                            <a:noFill/>
                          </wps:spPr>
                          <wps:txbx>
                            <w:txbxContent>
                              <w:p w14:paraId="59741609" w14:textId="0CE3A75A"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تقييم المهارات:</w:t>
                                </w:r>
                              </w:p>
                            </w:txbxContent>
                          </wps:txbx>
                          <wps:bodyPr wrap="square" rtlCol="1">
                            <a:spAutoFit/>
                          </wps:bodyPr>
                        </wps:wsp>
                      </wpg:grpSp>
                      <pic:pic xmlns:pic="http://schemas.openxmlformats.org/drawingml/2006/picture">
                        <pic:nvPicPr>
                          <pic:cNvPr id="8435"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8033040" id="_x0000_s11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AODPPJvBwAAzB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11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">
                  <v:group id="مجموعة 48" o:spid="_x0000_s11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">
                    <v:group id="مجموعة 49" o:spid="_x0000_s11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">
                      <v:shape id="شكل حر 50" o:spid="_x0000_s11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" fillcolor="#a5a5a5 [2092]" stroked="f" strokeweight="1pt">
                        <v:stroke joinstyle="miter"/>
                      </v:roundrect>
                    </v:group>
                    <v:oval id="شكل بيضاوي 52" o:spid="_x0000_s11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" filled="f" strokecolor="#168489" strokeweight="1pt">
                      <v:stroke joinstyle="miter"/>
                    </v:oval>
                  </v:group>
                  <v:shape id="مربع نص 41" o:spid="_x0000_s118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" filled="f" stroked="f">
                    <v:textbox style="mso-fit-shape-to-text:t">
                      <w:txbxContent>
                        <w:p w14:paraId="59741609" w14:textId="0CE3A75A"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تقييم المهارات:</w:t>
                          </w:r>
                        </w:p>
                      </w:txbxContent>
                    </v:textbox>
                  </v:shape>
                </v:group>
                <v:shape id="صورة 54" o:spid="_x0000_s11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">
                  <v:imagedata r:id="rId104" o:title=""/>
                </v:shape>
                <w10:anchorlock/>
              </v:group>
            </w:pict>
          </mc:Fallback>
        </mc:AlternateContent>
      </w:r>
    </w:p>
    <w:p w14:paraId="285F69C8" w14:textId="77777777" w:rsidR="00D0278B" w:rsidRDefault="00D0278B" w:rsidP="00D0278B">
      <w:pPr>
        <w:rPr>
          <w:rtl/>
        </w:rPr>
      </w:pPr>
      <w:r w:rsidRPr="007A21E0">
        <w:rPr>
          <w:rtl/>
        </w:rPr>
        <w:t xml:space="preserve">   تصنيف مهاراتك الفنية والناعمة على مقياس من 1-10، وتحديد أولويات التطوير.</w:t>
      </w:r>
    </w:p>
    <w:p w14:paraId="0FB0D3B4" w14:textId="26D61C29" w:rsidR="00D0278B" w:rsidRPr="007A21E0" w:rsidRDefault="00D0278B" w:rsidP="00D0278B">
      <w:pPr>
        <w:rPr>
          <w:rtl/>
        </w:rPr>
      </w:pPr>
      <w:r w:rsidRPr="002A078C">
        <w:rPr>
          <w:rFonts w:ascii="Sakkal Majalla" w:hAnsi="Sakkal Majalla"/>
          <w:noProof/>
          <w:sz w:val="34"/>
          <w:lang w:bidi="ar-EG"/>
        </w:rPr>
        <mc:AlternateContent>
          <mc:Choice Requires="wpg">
            <w:drawing>
              <wp:inline distT="0" distB="0" distL="0" distR="0" wp14:anchorId="7F030531" wp14:editId="76F5B334">
                <wp:extent cx="5731510" cy="891540"/>
                <wp:effectExtent l="0" t="0" r="2540" b="22860"/>
                <wp:docPr id="843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437" name="مجموعة 47"/>
                        <wpg:cNvGrpSpPr/>
                        <wpg:grpSpPr>
                          <a:xfrm>
                            <a:off x="0" y="0"/>
                            <a:ext cx="5731510" cy="895351"/>
                            <a:chOff x="0" y="0"/>
                            <a:chExt cx="5878196" cy="918845"/>
                          </a:xfrm>
                        </wpg:grpSpPr>
                        <wpg:grpSp>
                          <wpg:cNvPr id="8438" name="مجموعة 48"/>
                          <wpg:cNvGrpSpPr/>
                          <wpg:grpSpPr>
                            <a:xfrm>
                              <a:off x="0" y="0"/>
                              <a:ext cx="5878196" cy="918845"/>
                              <a:chOff x="0" y="0"/>
                              <a:chExt cx="6240348" cy="919070"/>
                            </a:xfrm>
                          </wpg:grpSpPr>
                          <wpg:grpSp>
                            <wpg:cNvPr id="8439" name="مجموعة 49"/>
                            <wpg:cNvGrpSpPr/>
                            <wpg:grpSpPr>
                              <a:xfrm>
                                <a:off x="0" y="169208"/>
                                <a:ext cx="5433072" cy="580613"/>
                                <a:chOff x="0" y="169208"/>
                                <a:chExt cx="5433072" cy="580613"/>
                              </a:xfrm>
                            </wpg:grpSpPr>
                            <wps:wsp>
                              <wps:cNvPr id="84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3" name="مربع نص 41"/>
                          <wps:cNvSpPr txBox="1"/>
                          <wps:spPr>
                            <a:xfrm>
                              <a:off x="204466" y="256739"/>
                              <a:ext cx="4615440" cy="389397"/>
                            </a:xfrm>
                            <a:prstGeom prst="rect">
                              <a:avLst/>
                            </a:prstGeom>
                            <a:noFill/>
                          </wps:spPr>
                          <wps:txbx>
                            <w:txbxContent>
                              <w:p w14:paraId="0DB6548B" w14:textId="10D5A50F"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تحليل الميول المهنية:</w:t>
                                </w:r>
                              </w:p>
                            </w:txbxContent>
                          </wps:txbx>
                          <wps:bodyPr wrap="square" rtlCol="1">
                            <a:spAutoFit/>
                          </wps:bodyPr>
                        </wps:wsp>
                      </wpg:grpSp>
                      <pic:pic xmlns:pic="http://schemas.openxmlformats.org/drawingml/2006/picture">
                        <pic:nvPicPr>
                          <pic:cNvPr id="8444"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030531" id="_x0000_s11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">
                <v:group id="مجموعة 47" o:spid="_x0000_s11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">
                  <v:group id="مجموعة 48" o:spid="_x0000_s11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">
                    <v:group id="مجموعة 49" o:spid="_x0000_s11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">
                      <v:shape id="شكل حر 50" o:spid="_x0000_s11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" fillcolor="#a5a5a5 [2092]" stroked="f" strokeweight="1pt">
                        <v:stroke joinstyle="miter"/>
                      </v:roundrect>
                    </v:group>
                    <v:oval id="شكل بيضاوي 52" o:spid="_x0000_s11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" filled="f" strokecolor="#168489" strokeweight="1pt">
                      <v:stroke joinstyle="miter"/>
                    </v:oval>
                  </v:group>
                  <v:shape id="مربع نص 41" o:spid="_x0000_s119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" filled="f" stroked="f">
                    <v:textbox style="mso-fit-shape-to-text:t">
                      <w:txbxContent>
                        <w:p w14:paraId="0DB6548B" w14:textId="10D5A50F"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تحليل الميول المهنية:</w:t>
                          </w:r>
                        </w:p>
                      </w:txbxContent>
                    </v:textbox>
                  </v:shape>
                </v:group>
                <v:shape id="صورة 54" o:spid="_x0000_s11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">
                  <v:imagedata r:id="rId104" o:title=""/>
                </v:shape>
                <w10:anchorlock/>
              </v:group>
            </w:pict>
          </mc:Fallback>
        </mc:AlternateContent>
      </w:r>
    </w:p>
    <w:p w14:paraId="4E09832A" w14:textId="77777777" w:rsidR="00D0278B" w:rsidRPr="007A21E0" w:rsidRDefault="00D0278B" w:rsidP="00D0278B">
      <w:pPr>
        <w:rPr>
          <w:rtl/>
        </w:rPr>
      </w:pPr>
      <w:r w:rsidRPr="007A21E0">
        <w:rPr>
          <w:rtl/>
        </w:rPr>
        <w:t xml:space="preserve">   استخدام نماذج مثل </w:t>
      </w:r>
      <w:r w:rsidRPr="007A21E0">
        <w:t>Holland Code</w:t>
      </w:r>
      <w:r w:rsidRPr="007A21E0">
        <w:rPr>
          <w:rtl/>
        </w:rPr>
        <w:t xml:space="preserve"> أو نظرية الشخصية المهنية لجون هولاند لفهم التوافق بين شخصيتك وبيئات العمل المختلفة.</w:t>
      </w:r>
    </w:p>
    <w:p w14:paraId="5DF9B8CC" w14:textId="77777777" w:rsidR="00D0278B" w:rsidRPr="007A21E0" w:rsidRDefault="00D0278B" w:rsidP="00D0278B">
      <w:pPr>
        <w:rPr>
          <w:rtl/>
        </w:rPr>
      </w:pPr>
      <w:r w:rsidRPr="007A21E0">
        <w:rPr>
          <w:rtl/>
        </w:rPr>
        <w:t>وفقاً لدراسة أجرتها منظّمة العمل الدولية (</w:t>
      </w:r>
      <w:r w:rsidRPr="007A21E0">
        <w:t>ILO</w:t>
      </w:r>
      <w:r w:rsidRPr="007A21E0">
        <w:rPr>
          <w:rtl/>
        </w:rPr>
        <w:t>)، فإنّ الأفراد الذين يستخدمون أدوات التقييم الذاتي في تخطيطهم المهني يحقّقون معدّلات رضا وظيفي أعلى بنسبة 35% مقارنة بنظرائهم.</w:t>
      </w:r>
    </w:p>
    <w:p w14:paraId="50336272" w14:textId="536B2A38" w:rsidR="00D0278B" w:rsidRDefault="00D0278B" w:rsidP="00D0278B">
      <w:pPr>
        <w:rPr>
          <w:rtl/>
        </w:rPr>
      </w:pPr>
      <w:r w:rsidRPr="002A078C">
        <w:rPr>
          <w:rFonts w:ascii="Sakkal Majalla" w:hAnsi="Sakkal Majalla"/>
          <w:noProof/>
          <w:color w:val="002060"/>
          <w:sz w:val="34"/>
          <w:lang w:bidi="ar-SY"/>
        </w:rPr>
        <mc:AlternateContent>
          <mc:Choice Requires="wpg">
            <w:drawing>
              <wp:inline distT="0" distB="0" distL="0" distR="0" wp14:anchorId="513F8607" wp14:editId="106A8057">
                <wp:extent cx="5731510" cy="895350"/>
                <wp:effectExtent l="0" t="0" r="21590" b="19050"/>
                <wp:docPr id="4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8" name="صورة 38"/>
                          <pic:cNvPicPr/>
                        </pic:nvPicPr>
                        <pic:blipFill>
                          <a:blip r:embed="rId7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9" name="مجموعة 39"/>
                        <wpg:cNvGrpSpPr/>
                        <wpg:grpSpPr>
                          <a:xfrm>
                            <a:off x="0" y="0"/>
                            <a:ext cx="5731510" cy="895350"/>
                            <a:chOff x="0" y="0"/>
                            <a:chExt cx="5878196" cy="918845"/>
                          </a:xfrm>
                        </wpg:grpSpPr>
                        <wpg:grpSp>
                          <wpg:cNvPr id="50" name="مجموعة 40"/>
                          <wpg:cNvGrpSpPr/>
                          <wpg:grpSpPr>
                            <a:xfrm>
                              <a:off x="0" y="0"/>
                              <a:ext cx="5878196" cy="918845"/>
                              <a:chOff x="0" y="0"/>
                              <a:chExt cx="6240348" cy="919070"/>
                            </a:xfrm>
                          </wpg:grpSpPr>
                          <wpg:grpSp>
                            <wpg:cNvPr id="51" name="مجموعة 41"/>
                            <wpg:cNvGrpSpPr/>
                            <wpg:grpSpPr>
                              <a:xfrm>
                                <a:off x="0" y="169208"/>
                                <a:ext cx="5433072" cy="580613"/>
                                <a:chOff x="0" y="169208"/>
                                <a:chExt cx="5433072" cy="580613"/>
                              </a:xfrm>
                            </wpg:grpSpPr>
                            <wps:wsp>
                              <wps:cNvPr id="5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 name="مربع نص 41"/>
                          <wps:cNvSpPr txBox="1"/>
                          <wps:spPr>
                            <a:xfrm>
                              <a:off x="204484" y="256976"/>
                              <a:ext cx="4616071" cy="387740"/>
                            </a:xfrm>
                            <a:prstGeom prst="rect">
                              <a:avLst/>
                            </a:prstGeom>
                            <a:noFill/>
                          </wps:spPr>
                          <wps:txbx>
                            <w:txbxContent>
                              <w:p w14:paraId="4615F52A" w14:textId="3A3ACF80" w:rsidR="00D0278B" w:rsidRPr="002E38F8" w:rsidRDefault="00FC5C92" w:rsidP="00D0278B">
                                <w:pPr>
                                  <w:rPr>
                                    <w:rFonts w:eastAsia="Calibri" w:hAnsi="Adobe Arabic" w:cs="Adobe Arabic"/>
                                    <w:b/>
                                    <w:bCs/>
                                    <w:color w:val="FFFFFF" w:themeColor="background1"/>
                                    <w:kern w:val="24"/>
                                    <w:sz w:val="36"/>
                                    <w:szCs w:val="36"/>
                                    <w:lang w:bidi="ar-EG"/>
                                  </w:rPr>
                                </w:pPr>
                                <w:r w:rsidRPr="00FC5C92">
                                  <w:rPr>
                                    <w:rFonts w:eastAsia="Calibri" w:hAnsi="Adobe Arabic" w:cs="Adobe Arabic"/>
                                    <w:b/>
                                    <w:bCs/>
                                    <w:color w:val="FFFFFF" w:themeColor="background1"/>
                                    <w:kern w:val="24"/>
                                    <w:sz w:val="36"/>
                                    <w:szCs w:val="36"/>
                                    <w:rtl/>
                                    <w:lang w:bidi="ar-EG"/>
                                  </w:rPr>
                                  <w:t>تحديد نقاط القوة ونقاط التحسين لدى المشارك</w:t>
                                </w:r>
                              </w:p>
                            </w:txbxContent>
                          </wps:txbx>
                          <wps:bodyPr wrap="square" rtlCol="1">
                            <a:spAutoFit/>
                          </wps:bodyPr>
                        </wps:wsp>
                      </wpg:grpSp>
                    </wpg:wgp>
                  </a:graphicData>
                </a:graphic>
              </wp:inline>
            </w:drawing>
          </mc:Choice>
          <mc:Fallback>
            <w:pict>
              <v:group w14:anchorId="513F8607" id="_x0000_s119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">
                <v:shape id="صورة 38" o:spid="_x0000_s119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">
                  <v:imagedata r:id="rId76" o:title=""/>
                </v:shape>
                <v:group id="مجموعة 39" o:spid="_x0000_s11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group id="مجموعة 40" o:spid="_x0000_s11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مجموعة 41" o:spid="_x0000_s11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شكل حر 42" o:spid="_x0000_s11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" fillcolor="#168489" stroked="f" strokeweight="1pt">
                        <v:stroke joinstyle="miter"/>
                      </v:roundrect>
                    </v:group>
                    <v:oval id="شكل بيضاوي 44" o:spid="_x0000_s12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" filled="f" strokecolor="#a5a5a5 [2092]" strokeweight="1pt">
                      <v:stroke joinstyle="miter"/>
                    </v:oval>
                  </v:group>
                  <v:shape id="مربع نص 41" o:spid="_x0000_s1202"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" filled="f" stroked="f">
                    <v:textbox style="mso-fit-shape-to-text:t">
                      <w:txbxContent>
                        <w:p w14:paraId="4615F52A" w14:textId="3A3ACF80" w:rsidR="00D0278B" w:rsidRPr="002E38F8" w:rsidRDefault="00FC5C92" w:rsidP="00D0278B">
                          <w:pPr>
                            <w:rPr>
                              <w:rFonts w:eastAsia="Calibri" w:hAnsi="Adobe Arabic" w:cs="Adobe Arabic"/>
                              <w:b/>
                              <w:bCs/>
                              <w:color w:val="FFFFFF" w:themeColor="background1"/>
                              <w:kern w:val="24"/>
                              <w:sz w:val="36"/>
                              <w:szCs w:val="36"/>
                              <w:lang w:bidi="ar-EG"/>
                            </w:rPr>
                          </w:pPr>
                          <w:r w:rsidRPr="00FC5C92">
                            <w:rPr>
                              <w:rFonts w:eastAsia="Calibri" w:hAnsi="Adobe Arabic" w:cs="Adobe Arabic"/>
                              <w:b/>
                              <w:bCs/>
                              <w:color w:val="FFFFFF" w:themeColor="background1"/>
                              <w:kern w:val="24"/>
                              <w:sz w:val="36"/>
                              <w:szCs w:val="36"/>
                              <w:rtl/>
                              <w:lang w:bidi="ar-EG"/>
                            </w:rPr>
                            <w:t>تحديد نقاط القوة ونقاط التحسين لدى المشارك</w:t>
                          </w:r>
                        </w:p>
                      </w:txbxContent>
                    </v:textbox>
                  </v:shape>
                </v:group>
                <w10:anchorlock/>
              </v:group>
            </w:pict>
          </mc:Fallback>
        </mc:AlternateContent>
      </w:r>
    </w:p>
    <w:p w14:paraId="6A7EA72A" w14:textId="77777777" w:rsidR="00D0278B" w:rsidRPr="00FC5C92" w:rsidRDefault="00D0278B" w:rsidP="00FC5C92">
      <w:pPr>
        <w:pStyle w:val="ad"/>
        <w:rPr>
          <w:b w:val="0"/>
          <w:bCs/>
          <w:color w:val="168489"/>
          <w:rtl/>
        </w:rPr>
      </w:pPr>
      <w:r w:rsidRPr="00FC5C92">
        <w:rPr>
          <w:b w:val="0"/>
          <w:bCs/>
          <w:color w:val="168489"/>
          <w:rtl/>
        </w:rPr>
        <w:t xml:space="preserve">نقاط القوّة: </w:t>
      </w:r>
    </w:p>
    <w:p w14:paraId="17DFE9E0" w14:textId="206E3F2A" w:rsidR="00D0278B" w:rsidRPr="00E7423B" w:rsidRDefault="00FC5C92" w:rsidP="00D0278B">
      <w:pPr>
        <w:rPr>
          <w:rtl/>
        </w:rPr>
      </w:pPr>
      <w:r>
        <w:rPr>
          <w:noProof/>
        </w:rPr>
        <w:drawing>
          <wp:anchor distT="0" distB="0" distL="114300" distR="114300" simplePos="0" relativeHeight="252818432" behindDoc="0" locked="0" layoutInCell="1" allowOverlap="1" wp14:anchorId="39E5CC3A" wp14:editId="4079E5A1">
            <wp:simplePos x="0" y="0"/>
            <wp:positionH relativeFrom="margin">
              <wp:align>left</wp:align>
            </wp:positionH>
            <wp:positionV relativeFrom="paragraph">
              <wp:posOffset>10913</wp:posOffset>
            </wp:positionV>
            <wp:extent cx="1223010" cy="1223010"/>
            <wp:effectExtent l="0" t="0" r="0" b="0"/>
            <wp:wrapSquare wrapText="bothSides"/>
            <wp:docPr id="1066" name="Picture 1066" descr="Fight spiri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ght spirit "/>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E7423B">
        <w:rPr>
          <w:rtl/>
        </w:rPr>
        <w:t>هي المهارات والسمات والخبرات التي تتميّز بها وتساعدك على التفوّق في مجال عملك. من المهم استثمارها واستغلالها في التخطيط المستقبلي.</w:t>
      </w:r>
      <w:r w:rsidRPr="00FC5C92">
        <w:t xml:space="preserve"> </w:t>
      </w:r>
    </w:p>
    <w:p w14:paraId="041BF445" w14:textId="2E20817E" w:rsidR="00D0278B" w:rsidRPr="00FC5C92" w:rsidRDefault="00955AC5" w:rsidP="00FC5C92">
      <w:pPr>
        <w:pStyle w:val="ad"/>
        <w:rPr>
          <w:b w:val="0"/>
          <w:bCs/>
          <w:rtl/>
        </w:rPr>
      </w:pPr>
      <w:hyperlink r:id="rId106" w:history="1">
        <w:r w:rsidR="00D0278B" w:rsidRPr="00955AC5">
          <w:rPr>
            <w:rStyle w:val="Hyperlink"/>
            <w:b w:val="0"/>
            <w:bCs/>
            <w:rtl/>
          </w:rPr>
          <w:t>تقنيات تحديد نقاط القوة:</w:t>
        </w:r>
      </w:hyperlink>
    </w:p>
    <w:p w14:paraId="3F76AFE4" w14:textId="66389F15" w:rsidR="00D0278B" w:rsidRPr="00E7423B" w:rsidRDefault="00D0278B" w:rsidP="00D0278B">
      <w:pPr>
        <w:rPr>
          <w:rtl/>
        </w:rPr>
      </w:pPr>
      <w:r w:rsidRPr="00E7423B">
        <w:rPr>
          <w:rtl/>
        </w:rPr>
        <w:t>- التفكير في المهام التي تؤديها بسهولة وكفاءة عالية.</w:t>
      </w:r>
    </w:p>
    <w:p w14:paraId="474699D7" w14:textId="43BF2276" w:rsidR="00D0278B" w:rsidRPr="00E7423B" w:rsidRDefault="00FC5C92" w:rsidP="00D0278B">
      <w:pPr>
        <w:rPr>
          <w:rtl/>
        </w:rPr>
      </w:pPr>
      <w:r>
        <w:rPr>
          <w:noProof/>
        </w:rPr>
        <w:drawing>
          <wp:anchor distT="0" distB="0" distL="114300" distR="114300" simplePos="0" relativeHeight="252819456" behindDoc="0" locked="0" layoutInCell="1" allowOverlap="1" wp14:anchorId="1AA92016" wp14:editId="1699E329">
            <wp:simplePos x="0" y="0"/>
            <wp:positionH relativeFrom="margin">
              <wp:align>left</wp:align>
            </wp:positionH>
            <wp:positionV relativeFrom="paragraph">
              <wp:posOffset>11031</wp:posOffset>
            </wp:positionV>
            <wp:extent cx="1223010" cy="1223010"/>
            <wp:effectExtent l="0" t="0" r="0" b="0"/>
            <wp:wrapSquare wrapText="bothSides"/>
            <wp:docPr id="1067" name="Picture 1067" descr="Raise han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aise hand "/>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E7423B">
        <w:rPr>
          <w:rtl/>
        </w:rPr>
        <w:t>- استطلاع آراء الزملاء والمدراء حول مواطن تميّزك.</w:t>
      </w:r>
    </w:p>
    <w:p w14:paraId="7A88A90A" w14:textId="78F75A8B" w:rsidR="00D0278B" w:rsidRPr="00E7423B" w:rsidRDefault="00D0278B" w:rsidP="00D0278B">
      <w:pPr>
        <w:rPr>
          <w:rtl/>
        </w:rPr>
      </w:pPr>
      <w:r w:rsidRPr="00E7423B">
        <w:rPr>
          <w:rtl/>
        </w:rPr>
        <w:t>- تحليل التغذية الراجعة من تقييمات الأداء السابقة.</w:t>
      </w:r>
    </w:p>
    <w:p w14:paraId="67C9DFF6" w14:textId="07E6FE86" w:rsidR="00D0278B" w:rsidRPr="00E7423B" w:rsidRDefault="00D0278B" w:rsidP="00D0278B">
      <w:pPr>
        <w:rPr>
          <w:rtl/>
        </w:rPr>
      </w:pPr>
      <w:r w:rsidRPr="00E7423B">
        <w:rPr>
          <w:rtl/>
        </w:rPr>
        <w:t>- تحديد المهارات التي تستمتع بممارستها وتشعر بالحماس تجاهها.</w:t>
      </w:r>
      <w:r w:rsidR="00FC5C92" w:rsidRPr="00FC5C92">
        <w:t xml:space="preserve"> </w:t>
      </w:r>
    </w:p>
    <w:p w14:paraId="46A1DFF8" w14:textId="0FB8F208" w:rsidR="00D0278B" w:rsidRPr="00FC5C92" w:rsidRDefault="00FC5C92" w:rsidP="00FC5C92">
      <w:pPr>
        <w:pStyle w:val="ad"/>
        <w:pageBreakBefore/>
        <w:rPr>
          <w:b w:val="0"/>
          <w:bCs/>
          <w:color w:val="168489"/>
          <w:rtl/>
        </w:rPr>
      </w:pPr>
      <w:r>
        <w:rPr>
          <w:noProof/>
        </w:rPr>
        <w:lastRenderedPageBreak/>
        <w:drawing>
          <wp:anchor distT="0" distB="0" distL="114300" distR="114300" simplePos="0" relativeHeight="252820480" behindDoc="0" locked="0" layoutInCell="1" allowOverlap="1" wp14:anchorId="6630BF6B" wp14:editId="1A5C15E9">
            <wp:simplePos x="0" y="0"/>
            <wp:positionH relativeFrom="margin">
              <wp:align>left</wp:align>
            </wp:positionH>
            <wp:positionV relativeFrom="paragraph">
              <wp:posOffset>10160</wp:posOffset>
            </wp:positionV>
            <wp:extent cx="1223010" cy="1223010"/>
            <wp:effectExtent l="0" t="0" r="0" b="0"/>
            <wp:wrapSquare wrapText="bothSides"/>
            <wp:docPr id="1068" name="Picture 1068" descr="Pain poi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ain point "/>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FC5C92">
        <w:rPr>
          <w:b w:val="0"/>
          <w:bCs/>
          <w:color w:val="168489"/>
          <w:rtl/>
        </w:rPr>
        <w:t>نقاط التحسين:</w:t>
      </w:r>
    </w:p>
    <w:p w14:paraId="4B1A13BF" w14:textId="332E3BCD" w:rsidR="00D0278B" w:rsidRPr="00E7423B" w:rsidRDefault="00D0278B" w:rsidP="00D0278B">
      <w:pPr>
        <w:rPr>
          <w:rtl/>
        </w:rPr>
      </w:pPr>
      <w:r w:rsidRPr="00E7423B">
        <w:rPr>
          <w:rtl/>
        </w:rPr>
        <w:t>هي المهارات أو السمات التي تحتاج إلى تطوير لتحقيق أهدافك المهنية. من الضروري مواجهتها بصراحة ووضع خطط لمعالجتها.</w:t>
      </w:r>
      <w:r w:rsidR="00FC5C92" w:rsidRPr="00FC5C92">
        <w:t xml:space="preserve"> </w:t>
      </w:r>
    </w:p>
    <w:p w14:paraId="42745A62" w14:textId="0AB24AC4" w:rsidR="00D0278B" w:rsidRPr="00FC5C92" w:rsidRDefault="00955AC5" w:rsidP="00FC5C92">
      <w:pPr>
        <w:pStyle w:val="ad"/>
        <w:rPr>
          <w:b w:val="0"/>
          <w:bCs/>
          <w:rtl/>
        </w:rPr>
      </w:pPr>
      <w:hyperlink r:id="rId109" w:history="1">
        <w:r w:rsidR="00D0278B" w:rsidRPr="00955AC5">
          <w:rPr>
            <w:rStyle w:val="Hyperlink"/>
            <w:b w:val="0"/>
            <w:bCs/>
            <w:rtl/>
          </w:rPr>
          <w:t>استراتيجيات تحسين نقاط الضعف:</w:t>
        </w:r>
      </w:hyperlink>
      <w:r w:rsidR="00FC5C92" w:rsidRPr="00FC5C92">
        <w:t xml:space="preserve"> </w:t>
      </w:r>
    </w:p>
    <w:p w14:paraId="04BC2CD5" w14:textId="1552D946" w:rsidR="00D0278B" w:rsidRPr="00E7423B" w:rsidRDefault="00FC5C92" w:rsidP="00D0278B">
      <w:pPr>
        <w:rPr>
          <w:rtl/>
        </w:rPr>
      </w:pPr>
      <w:r>
        <w:rPr>
          <w:noProof/>
        </w:rPr>
        <w:drawing>
          <wp:anchor distT="0" distB="0" distL="114300" distR="114300" simplePos="0" relativeHeight="252821504" behindDoc="0" locked="0" layoutInCell="1" allowOverlap="1" wp14:anchorId="49A24E86" wp14:editId="26661F4F">
            <wp:simplePos x="0" y="0"/>
            <wp:positionH relativeFrom="margin">
              <wp:align>left</wp:align>
            </wp:positionH>
            <wp:positionV relativeFrom="paragraph">
              <wp:posOffset>5582</wp:posOffset>
            </wp:positionV>
            <wp:extent cx="1223010" cy="1223010"/>
            <wp:effectExtent l="0" t="0" r="0" b="0"/>
            <wp:wrapSquare wrapText="bothSides"/>
            <wp:docPr id="1069" name="Picture 1069" descr="Performa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erformance "/>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E7423B">
        <w:rPr>
          <w:rtl/>
        </w:rPr>
        <w:t>- وضع خطة تطوير ذاتي تركّز على 2-3 نقاط تحسين في كل مرة.</w:t>
      </w:r>
    </w:p>
    <w:p w14:paraId="4210A8F1" w14:textId="77777777" w:rsidR="00D0278B" w:rsidRPr="00E7423B" w:rsidRDefault="00D0278B" w:rsidP="00D0278B">
      <w:pPr>
        <w:rPr>
          <w:rtl/>
        </w:rPr>
      </w:pPr>
      <w:r w:rsidRPr="00E7423B">
        <w:rPr>
          <w:rtl/>
        </w:rPr>
        <w:t>- البحث عن فرص تدريب أو توجيه مهني (</w:t>
      </w:r>
      <w:r w:rsidRPr="00E7423B">
        <w:t>Mentoring</w:t>
      </w:r>
      <w:r w:rsidRPr="00E7423B">
        <w:rPr>
          <w:rtl/>
        </w:rPr>
        <w:t>) في مجالات التحسين.</w:t>
      </w:r>
    </w:p>
    <w:p w14:paraId="142DFCEC" w14:textId="77777777" w:rsidR="00D0278B" w:rsidRPr="00E7423B" w:rsidRDefault="00D0278B" w:rsidP="00D0278B">
      <w:pPr>
        <w:rPr>
          <w:rtl/>
        </w:rPr>
      </w:pPr>
      <w:r w:rsidRPr="00E7423B">
        <w:rPr>
          <w:rtl/>
        </w:rPr>
        <w:t>- تطبيق مبدأ التعلّم 70-20-10: 70% من التعلّم من خلال التجربة العملية، 20% من خلال العلاقات والتوجيه، و10% من التدريب الرسمي.</w:t>
      </w:r>
    </w:p>
    <w:p w14:paraId="434C9545" w14:textId="3AA61DED" w:rsidR="00D0278B" w:rsidRDefault="00D0278B" w:rsidP="00D0278B">
      <w:pPr>
        <w:rPr>
          <w:rtl/>
        </w:rPr>
      </w:pPr>
      <w:r w:rsidRPr="002A078C">
        <w:rPr>
          <w:rFonts w:ascii="Sakkal Majalla" w:hAnsi="Sakkal Majalla"/>
          <w:noProof/>
          <w:color w:val="002060"/>
          <w:sz w:val="34"/>
          <w:lang w:bidi="ar-SY"/>
        </w:rPr>
        <mc:AlternateContent>
          <mc:Choice Requires="wpg">
            <w:drawing>
              <wp:inline distT="0" distB="0" distL="0" distR="0" wp14:anchorId="11D6EBF6" wp14:editId="7C9F9029">
                <wp:extent cx="5731510" cy="895350"/>
                <wp:effectExtent l="0" t="0" r="21590" b="19050"/>
                <wp:docPr id="12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0" name="صورة 38"/>
                          <pic:cNvPicPr/>
                        </pic:nvPicPr>
                        <pic:blipFill>
                          <a:blip r:embed="rId7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1" name="مجموعة 39"/>
                        <wpg:cNvGrpSpPr/>
                        <wpg:grpSpPr>
                          <a:xfrm>
                            <a:off x="0" y="0"/>
                            <a:ext cx="5731510" cy="895350"/>
                            <a:chOff x="0" y="0"/>
                            <a:chExt cx="5878196" cy="918845"/>
                          </a:xfrm>
                        </wpg:grpSpPr>
                        <wpg:grpSp>
                          <wpg:cNvPr id="132" name="مجموعة 40"/>
                          <wpg:cNvGrpSpPr/>
                          <wpg:grpSpPr>
                            <a:xfrm>
                              <a:off x="0" y="0"/>
                              <a:ext cx="5878196" cy="918845"/>
                              <a:chOff x="0" y="0"/>
                              <a:chExt cx="6240348" cy="919070"/>
                            </a:xfrm>
                          </wpg:grpSpPr>
                          <wpg:grpSp>
                            <wpg:cNvPr id="133" name="مجموعة 41"/>
                            <wpg:cNvGrpSpPr/>
                            <wpg:grpSpPr>
                              <a:xfrm>
                                <a:off x="0" y="169208"/>
                                <a:ext cx="5433072" cy="580613"/>
                                <a:chOff x="0" y="169208"/>
                                <a:chExt cx="5433072" cy="580613"/>
                              </a:xfrm>
                            </wpg:grpSpPr>
                            <wps:wsp>
                              <wps:cNvPr id="13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7" name="مربع نص 41"/>
                          <wps:cNvSpPr txBox="1"/>
                          <wps:spPr>
                            <a:xfrm>
                              <a:off x="204484" y="256976"/>
                              <a:ext cx="4616071" cy="387740"/>
                            </a:xfrm>
                            <a:prstGeom prst="rect">
                              <a:avLst/>
                            </a:prstGeom>
                            <a:noFill/>
                          </wps:spPr>
                          <wps:txbx>
                            <w:txbxContent>
                              <w:p w14:paraId="33A0CB5A" w14:textId="4D5865BE" w:rsidR="00D0278B" w:rsidRPr="002E38F8" w:rsidRDefault="00FC5C92" w:rsidP="00D0278B">
                                <w:pPr>
                                  <w:rPr>
                                    <w:rFonts w:eastAsia="Calibri" w:hAnsi="Adobe Arabic" w:cs="Adobe Arabic"/>
                                    <w:b/>
                                    <w:bCs/>
                                    <w:color w:val="FFFFFF" w:themeColor="background1"/>
                                    <w:kern w:val="24"/>
                                    <w:sz w:val="36"/>
                                    <w:szCs w:val="36"/>
                                    <w:lang w:bidi="ar-EG"/>
                                  </w:rPr>
                                </w:pPr>
                                <w:r w:rsidRPr="00FC5C92">
                                  <w:rPr>
                                    <w:rFonts w:eastAsia="Calibri" w:hAnsi="Adobe Arabic" w:cs="Adobe Arabic"/>
                                    <w:b/>
                                    <w:bCs/>
                                    <w:color w:val="FFFFFF" w:themeColor="background1"/>
                                    <w:kern w:val="24"/>
                                    <w:sz w:val="36"/>
                                    <w:szCs w:val="36"/>
                                    <w:rtl/>
                                    <w:lang w:bidi="ar-EG"/>
                                  </w:rPr>
                                  <w:t>معو</w:t>
                                </w:r>
                                <w:r w:rsidRPr="00FC5C92">
                                  <w:rPr>
                                    <w:rFonts w:eastAsia="Calibri" w:hAnsi="Adobe Arabic" w:cs="Adobe Arabic" w:hint="cs"/>
                                    <w:b/>
                                    <w:bCs/>
                                    <w:color w:val="FFFFFF" w:themeColor="background1"/>
                                    <w:kern w:val="24"/>
                                    <w:sz w:val="36"/>
                                    <w:szCs w:val="36"/>
                                    <w:rtl/>
                                    <w:lang w:bidi="ar-EG"/>
                                  </w:rPr>
                                  <w:t>ّ</w:t>
                                </w:r>
                                <w:r w:rsidRPr="00FC5C92">
                                  <w:rPr>
                                    <w:rFonts w:eastAsia="Calibri" w:hAnsi="Adobe Arabic" w:cs="Adobe Arabic"/>
                                    <w:b/>
                                    <w:bCs/>
                                    <w:color w:val="FFFFFF" w:themeColor="background1"/>
                                    <w:kern w:val="24"/>
                                    <w:sz w:val="36"/>
                                    <w:szCs w:val="36"/>
                                    <w:rtl/>
                                    <w:lang w:bidi="ar-EG"/>
                                  </w:rPr>
                                  <w:t>قات التطو</w:t>
                                </w:r>
                                <w:r w:rsidRPr="00FC5C92">
                                  <w:rPr>
                                    <w:rFonts w:eastAsia="Calibri" w:hAnsi="Adobe Arabic" w:cs="Adobe Arabic" w:hint="cs"/>
                                    <w:b/>
                                    <w:bCs/>
                                    <w:color w:val="FFFFFF" w:themeColor="background1"/>
                                    <w:kern w:val="24"/>
                                    <w:sz w:val="36"/>
                                    <w:szCs w:val="36"/>
                                    <w:rtl/>
                                    <w:lang w:bidi="ar-EG"/>
                                  </w:rPr>
                                  <w:t>ّ</w:t>
                                </w:r>
                                <w:r w:rsidRPr="00FC5C92">
                                  <w:rPr>
                                    <w:rFonts w:eastAsia="Calibri" w:hAnsi="Adobe Arabic" w:cs="Adobe Arabic"/>
                                    <w:b/>
                                    <w:bCs/>
                                    <w:color w:val="FFFFFF" w:themeColor="background1"/>
                                    <w:kern w:val="24"/>
                                    <w:sz w:val="36"/>
                                    <w:szCs w:val="36"/>
                                    <w:rtl/>
                                    <w:lang w:bidi="ar-EG"/>
                                  </w:rPr>
                                  <w:t>ر الوظيفي وكيفية التغل</w:t>
                                </w:r>
                                <w:r w:rsidRPr="00FC5C92">
                                  <w:rPr>
                                    <w:rFonts w:eastAsia="Calibri" w:hAnsi="Adobe Arabic" w:cs="Adobe Arabic" w:hint="cs"/>
                                    <w:b/>
                                    <w:bCs/>
                                    <w:color w:val="FFFFFF" w:themeColor="background1"/>
                                    <w:kern w:val="24"/>
                                    <w:sz w:val="36"/>
                                    <w:szCs w:val="36"/>
                                    <w:rtl/>
                                    <w:lang w:bidi="ar-EG"/>
                                  </w:rPr>
                                  <w:t>ّ</w:t>
                                </w:r>
                                <w:r w:rsidRPr="00FC5C92">
                                  <w:rPr>
                                    <w:rFonts w:eastAsia="Calibri" w:hAnsi="Adobe Arabic" w:cs="Adobe Arabic"/>
                                    <w:b/>
                                    <w:bCs/>
                                    <w:color w:val="FFFFFF" w:themeColor="background1"/>
                                    <w:kern w:val="24"/>
                                    <w:sz w:val="36"/>
                                    <w:szCs w:val="36"/>
                                    <w:rtl/>
                                    <w:lang w:bidi="ar-EG"/>
                                  </w:rPr>
                                  <w:t>ب عليها</w:t>
                                </w:r>
                              </w:p>
                            </w:txbxContent>
                          </wps:txbx>
                          <wps:bodyPr wrap="square" rtlCol="1">
                            <a:spAutoFit/>
                          </wps:bodyPr>
                        </wps:wsp>
                      </wpg:grpSp>
                    </wpg:wgp>
                  </a:graphicData>
                </a:graphic>
              </wp:inline>
            </w:drawing>
          </mc:Choice>
          <mc:Fallback>
            <w:pict>
              <v:group w14:anchorId="11D6EBF6" id="_x0000_s120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">
                <v:shape id="صورة 38" o:spid="_x0000_s120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">
                  <v:imagedata r:id="rId76" o:title=""/>
                </v:shape>
                <v:group id="مجموعة 39" o:spid="_x0000_s12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group id="مجموعة 40" o:spid="_x0000_s12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group id="مجموعة 41" o:spid="_x0000_s12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shape id="شكل حر 42" o:spid="_x0000_s12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" fillcolor="#168489" stroked="f" strokeweight="1pt">
                        <v:stroke joinstyle="miter"/>
                      </v:roundrect>
                    </v:group>
                    <v:oval id="شكل بيضاوي 44" o:spid="_x0000_s12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" filled="f" strokecolor="#a5a5a5 [2092]" strokeweight="1pt">
                      <v:stroke joinstyle="miter"/>
                    </v:oval>
                  </v:group>
                  <v:shape id="مربع نص 41" o:spid="_x0000_s1211"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" filled="f" stroked="f">
                    <v:textbox style="mso-fit-shape-to-text:t">
                      <w:txbxContent>
                        <w:p w14:paraId="33A0CB5A" w14:textId="4D5865BE" w:rsidR="00D0278B" w:rsidRPr="002E38F8" w:rsidRDefault="00FC5C92" w:rsidP="00D0278B">
                          <w:pPr>
                            <w:rPr>
                              <w:rFonts w:eastAsia="Calibri" w:hAnsi="Adobe Arabic" w:cs="Adobe Arabic"/>
                              <w:b/>
                              <w:bCs/>
                              <w:color w:val="FFFFFF" w:themeColor="background1"/>
                              <w:kern w:val="24"/>
                              <w:sz w:val="36"/>
                              <w:szCs w:val="36"/>
                              <w:lang w:bidi="ar-EG"/>
                            </w:rPr>
                          </w:pPr>
                          <w:r w:rsidRPr="00FC5C92">
                            <w:rPr>
                              <w:rFonts w:eastAsia="Calibri" w:hAnsi="Adobe Arabic" w:cs="Adobe Arabic"/>
                              <w:b/>
                              <w:bCs/>
                              <w:color w:val="FFFFFF" w:themeColor="background1"/>
                              <w:kern w:val="24"/>
                              <w:sz w:val="36"/>
                              <w:szCs w:val="36"/>
                              <w:rtl/>
                              <w:lang w:bidi="ar-EG"/>
                            </w:rPr>
                            <w:t>معو</w:t>
                          </w:r>
                          <w:r w:rsidRPr="00FC5C92">
                            <w:rPr>
                              <w:rFonts w:eastAsia="Calibri" w:hAnsi="Adobe Arabic" w:cs="Adobe Arabic" w:hint="cs"/>
                              <w:b/>
                              <w:bCs/>
                              <w:color w:val="FFFFFF" w:themeColor="background1"/>
                              <w:kern w:val="24"/>
                              <w:sz w:val="36"/>
                              <w:szCs w:val="36"/>
                              <w:rtl/>
                              <w:lang w:bidi="ar-EG"/>
                            </w:rPr>
                            <w:t>ّ</w:t>
                          </w:r>
                          <w:r w:rsidRPr="00FC5C92">
                            <w:rPr>
                              <w:rFonts w:eastAsia="Calibri" w:hAnsi="Adobe Arabic" w:cs="Adobe Arabic"/>
                              <w:b/>
                              <w:bCs/>
                              <w:color w:val="FFFFFF" w:themeColor="background1"/>
                              <w:kern w:val="24"/>
                              <w:sz w:val="36"/>
                              <w:szCs w:val="36"/>
                              <w:rtl/>
                              <w:lang w:bidi="ar-EG"/>
                            </w:rPr>
                            <w:t>قات التطو</w:t>
                          </w:r>
                          <w:r w:rsidRPr="00FC5C92">
                            <w:rPr>
                              <w:rFonts w:eastAsia="Calibri" w:hAnsi="Adobe Arabic" w:cs="Adobe Arabic" w:hint="cs"/>
                              <w:b/>
                              <w:bCs/>
                              <w:color w:val="FFFFFF" w:themeColor="background1"/>
                              <w:kern w:val="24"/>
                              <w:sz w:val="36"/>
                              <w:szCs w:val="36"/>
                              <w:rtl/>
                              <w:lang w:bidi="ar-EG"/>
                            </w:rPr>
                            <w:t>ّ</w:t>
                          </w:r>
                          <w:r w:rsidRPr="00FC5C92">
                            <w:rPr>
                              <w:rFonts w:eastAsia="Calibri" w:hAnsi="Adobe Arabic" w:cs="Adobe Arabic"/>
                              <w:b/>
                              <w:bCs/>
                              <w:color w:val="FFFFFF" w:themeColor="background1"/>
                              <w:kern w:val="24"/>
                              <w:sz w:val="36"/>
                              <w:szCs w:val="36"/>
                              <w:rtl/>
                              <w:lang w:bidi="ar-EG"/>
                            </w:rPr>
                            <w:t>ر الوظيفي وكيفية التغل</w:t>
                          </w:r>
                          <w:r w:rsidRPr="00FC5C92">
                            <w:rPr>
                              <w:rFonts w:eastAsia="Calibri" w:hAnsi="Adobe Arabic" w:cs="Adobe Arabic" w:hint="cs"/>
                              <w:b/>
                              <w:bCs/>
                              <w:color w:val="FFFFFF" w:themeColor="background1"/>
                              <w:kern w:val="24"/>
                              <w:sz w:val="36"/>
                              <w:szCs w:val="36"/>
                              <w:rtl/>
                              <w:lang w:bidi="ar-EG"/>
                            </w:rPr>
                            <w:t>ّ</w:t>
                          </w:r>
                          <w:r w:rsidRPr="00FC5C92">
                            <w:rPr>
                              <w:rFonts w:eastAsia="Calibri" w:hAnsi="Adobe Arabic" w:cs="Adobe Arabic"/>
                              <w:b/>
                              <w:bCs/>
                              <w:color w:val="FFFFFF" w:themeColor="background1"/>
                              <w:kern w:val="24"/>
                              <w:sz w:val="36"/>
                              <w:szCs w:val="36"/>
                              <w:rtl/>
                              <w:lang w:bidi="ar-EG"/>
                            </w:rPr>
                            <w:t>ب عليها</w:t>
                          </w:r>
                        </w:p>
                      </w:txbxContent>
                    </v:textbox>
                  </v:shape>
                </v:group>
                <w10:anchorlock/>
              </v:group>
            </w:pict>
          </mc:Fallback>
        </mc:AlternateContent>
      </w:r>
    </w:p>
    <w:p w14:paraId="6D2F01DC" w14:textId="77777777" w:rsidR="00D0278B" w:rsidRDefault="00D0278B" w:rsidP="00FC5C92">
      <w:pPr>
        <w:pStyle w:val="ad"/>
        <w:rPr>
          <w:b w:val="0"/>
          <w:bCs/>
          <w:color w:val="168489"/>
          <w:rtl/>
        </w:rPr>
      </w:pPr>
      <w:r w:rsidRPr="00FC5C92">
        <w:rPr>
          <w:b w:val="0"/>
          <w:bCs/>
          <w:color w:val="168489"/>
          <w:rtl/>
        </w:rPr>
        <w:t>المعوّقات الداخلية:</w:t>
      </w:r>
    </w:p>
    <w:p w14:paraId="7A5CB3FA" w14:textId="48CD0175" w:rsidR="00375124" w:rsidRPr="00FC5C92" w:rsidRDefault="00375124" w:rsidP="00375124">
      <w:pPr>
        <w:pStyle w:val="ad"/>
        <w:bidi w:val="0"/>
        <w:ind w:left="720"/>
        <w:rPr>
          <w:b w:val="0"/>
          <w:bCs/>
          <w:color w:val="168489"/>
          <w:rtl/>
        </w:rPr>
      </w:pPr>
      <w:r w:rsidRPr="00375124">
        <w:rPr>
          <w:b w:val="0"/>
          <w:bCs/>
          <w:noProof/>
          <w:color w:val="168489"/>
        </w:rPr>
        <mc:AlternateContent>
          <mc:Choice Requires="wpg">
            <w:drawing>
              <wp:inline distT="0" distB="0" distL="0" distR="0" wp14:anchorId="7BBDC51C" wp14:editId="10D9F756">
                <wp:extent cx="4922007" cy="2382448"/>
                <wp:effectExtent l="57150" t="38100" r="69215" b="0"/>
                <wp:docPr id="1070" name="Group 18"/>
                <wp:cNvGraphicFramePr/>
                <a:graphic xmlns:a="http://schemas.openxmlformats.org/drawingml/2006/main">
                  <a:graphicData uri="http://schemas.microsoft.com/office/word/2010/wordprocessingGroup">
                    <wpg:wgp>
                      <wpg:cNvGrpSpPr/>
                      <wpg:grpSpPr>
                        <a:xfrm flipH="1">
                          <a:off x="0" y="0"/>
                          <a:ext cx="4922007" cy="2382448"/>
                          <a:chOff x="0" y="0"/>
                          <a:chExt cx="4922007" cy="2382448"/>
                        </a:xfrm>
                      </wpg:grpSpPr>
                      <wps:wsp>
                        <wps:cNvPr id="1071" name="Rectangle: Top Corners Rounded 1071"/>
                        <wps:cNvSpPr/>
                        <wps:spPr>
                          <a:xfrm>
                            <a:off x="0" y="420072"/>
                            <a:ext cx="1410458" cy="1962376"/>
                          </a:xfrm>
                          <a:prstGeom prst="round2Same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72" name="Oval 1072"/>
                        <wps:cNvSpPr/>
                        <wps:spPr>
                          <a:xfrm>
                            <a:off x="20929" y="0"/>
                            <a:ext cx="1368600" cy="1368600"/>
                          </a:xfrm>
                          <a:prstGeom prst="ellipse">
                            <a:avLst/>
                          </a:prstGeom>
                          <a:solidFill>
                            <a:schemeClr val="bg1"/>
                          </a:solidFill>
                          <a:ln w="57150">
                            <a:solidFill>
                              <a:srgbClr val="168489"/>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73" name="مربع نص 166"/>
                        <wps:cNvSpPr txBox="1"/>
                        <wps:spPr>
                          <a:xfrm>
                            <a:off x="231416" y="1474738"/>
                            <a:ext cx="947834" cy="800873"/>
                          </a:xfrm>
                          <a:prstGeom prst="rect">
                            <a:avLst/>
                          </a:prstGeom>
                        </wps:spPr>
                        <wps:txbx>
                          <w:txbxContent>
                            <w:p w14:paraId="19FD822A" w14:textId="297329D9" w:rsidR="00375124" w:rsidRDefault="00375124" w:rsidP="00375124">
                              <w:pPr>
                                <w:bidi w:val="0"/>
                                <w:jc w:val="center"/>
                                <w:rPr>
                                  <w:rFonts w:ascii="Adobe Arabic" w:hAnsi="Adobe Arabic" w:cs="Adobe Arabic"/>
                                  <w:b/>
                                  <w:bCs/>
                                  <w:color w:val="FFFFFF" w:themeColor="background1"/>
                                  <w:kern w:val="24"/>
                                  <w:sz w:val="36"/>
                                  <w:szCs w:val="36"/>
                                </w:rPr>
                              </w:pPr>
                              <w:r w:rsidRPr="00375124">
                                <w:rPr>
                                  <w:rFonts w:ascii="Adobe Arabic" w:hAnsi="Adobe Arabic" w:cs="Adobe Arabic"/>
                                  <w:b/>
                                  <w:bCs/>
                                  <w:color w:val="FFFFFF" w:themeColor="background1"/>
                                  <w:kern w:val="24"/>
                                  <w:sz w:val="36"/>
                                  <w:szCs w:val="36"/>
                                  <w:rtl/>
                                </w:rPr>
                                <w:t>الخوف من الفشل</w:t>
                              </w:r>
                            </w:p>
                          </w:txbxContent>
                        </wps:txbx>
                        <wps:bodyPr wrap="square" rtlCol="1">
                          <a:noAutofit/>
                        </wps:bodyPr>
                      </wps:wsp>
                      <wps:wsp>
                        <wps:cNvPr id="1074" name="مربع نص 166"/>
                        <wps:cNvSpPr txBox="1"/>
                        <wps:spPr>
                          <a:xfrm>
                            <a:off x="17172" y="133111"/>
                            <a:ext cx="1319841" cy="1017971"/>
                          </a:xfrm>
                          <a:prstGeom prst="rect">
                            <a:avLst/>
                          </a:prstGeom>
                        </wps:spPr>
                        <wps:txbx>
                          <w:txbxContent>
                            <w:p w14:paraId="2D77513D" w14:textId="77777777" w:rsidR="00375124" w:rsidRDefault="00375124" w:rsidP="00375124">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wps:txbx>
                        <wps:bodyPr wrap="square" rtlCol="1">
                          <a:noAutofit/>
                        </wps:bodyPr>
                      </wps:wsp>
                      <wpg:grpSp>
                        <wpg:cNvPr id="1075" name="Group 1075"/>
                        <wpg:cNvGrpSpPr/>
                        <wpg:grpSpPr>
                          <a:xfrm>
                            <a:off x="1755775" y="0"/>
                            <a:ext cx="1410458" cy="2382448"/>
                            <a:chOff x="1755775" y="0"/>
                            <a:chExt cx="1617785" cy="2732650"/>
                          </a:xfrm>
                        </wpg:grpSpPr>
                        <wps:wsp>
                          <wps:cNvPr id="1076" name="Rectangle: Top Corners Rounded 1076"/>
                          <wps:cNvSpPr/>
                          <wps:spPr>
                            <a:xfrm>
                              <a:off x="1755775" y="481819"/>
                              <a:ext cx="1617785" cy="2250831"/>
                            </a:xfrm>
                            <a:prstGeom prst="round2SameRect">
                              <a:avLst/>
                            </a:prstGeom>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77" name="Oval 1077"/>
                          <wps:cNvSpPr/>
                          <wps:spPr>
                            <a:xfrm>
                              <a:off x="1779780" y="0"/>
                              <a:ext cx="1569774" cy="1569774"/>
                            </a:xfrm>
                            <a:prstGeom prst="ellipse">
                              <a:avLst/>
                            </a:prstGeom>
                            <a:solidFill>
                              <a:schemeClr val="bg1"/>
                            </a:solidFill>
                            <a:ln w="57150">
                              <a:solidFill>
                                <a:srgbClr val="2E75B6"/>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78" name="مربع نص 166"/>
                          <wps:cNvSpPr txBox="1"/>
                          <wps:spPr>
                            <a:xfrm>
                              <a:off x="1952872" y="1691513"/>
                              <a:ext cx="1223731" cy="918595"/>
                            </a:xfrm>
                            <a:prstGeom prst="rect">
                              <a:avLst/>
                            </a:prstGeom>
                          </wps:spPr>
                          <wps:txbx>
                            <w:txbxContent>
                              <w:p w14:paraId="55744BAE" w14:textId="0DECA275" w:rsidR="00375124" w:rsidRDefault="00375124" w:rsidP="00375124">
                                <w:pPr>
                                  <w:bidi w:val="0"/>
                                  <w:jc w:val="center"/>
                                  <w:rPr>
                                    <w:rFonts w:ascii="Adobe Arabic" w:hAnsi="Adobe Arabic" w:cs="Adobe Arabic"/>
                                    <w:b/>
                                    <w:bCs/>
                                    <w:color w:val="FFFFFF" w:themeColor="background1"/>
                                    <w:kern w:val="24"/>
                                    <w:sz w:val="36"/>
                                    <w:szCs w:val="36"/>
                                  </w:rPr>
                                </w:pPr>
                                <w:r w:rsidRPr="00375124">
                                  <w:rPr>
                                    <w:rFonts w:ascii="Adobe Arabic" w:hAnsi="Adobe Arabic" w:cs="Adobe Arabic"/>
                                    <w:b/>
                                    <w:bCs/>
                                    <w:color w:val="FFFFFF" w:themeColor="background1"/>
                                    <w:kern w:val="24"/>
                                    <w:sz w:val="36"/>
                                    <w:szCs w:val="36"/>
                                    <w:rtl/>
                                  </w:rPr>
                                  <w:t>نقص الوعي الذاتي</w:t>
                                </w:r>
                              </w:p>
                            </w:txbxContent>
                          </wps:txbx>
                          <wps:bodyPr wrap="square" rtlCol="1">
                            <a:noAutofit/>
                          </wps:bodyPr>
                        </wps:wsp>
                      </wpg:grpSp>
                      <wpg:grpSp>
                        <wpg:cNvPr id="1079" name="Group 1079"/>
                        <wpg:cNvGrpSpPr/>
                        <wpg:grpSpPr>
                          <a:xfrm>
                            <a:off x="3511549" y="0"/>
                            <a:ext cx="1410458" cy="2382448"/>
                            <a:chOff x="3511549" y="0"/>
                            <a:chExt cx="1617785" cy="2732650"/>
                          </a:xfrm>
                        </wpg:grpSpPr>
                        <wps:wsp>
                          <wps:cNvPr id="1080" name="Rectangle: Top Corners Rounded 1080"/>
                          <wps:cNvSpPr/>
                          <wps:spPr>
                            <a:xfrm>
                              <a:off x="3511549" y="481819"/>
                              <a:ext cx="1617785" cy="2250831"/>
                            </a:xfrm>
                            <a:prstGeom prst="round2Same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81" name="Oval 1081"/>
                          <wps:cNvSpPr/>
                          <wps:spPr>
                            <a:xfrm>
                              <a:off x="3535554" y="0"/>
                              <a:ext cx="1569774" cy="1569774"/>
                            </a:xfrm>
                            <a:prstGeom prst="ellipse">
                              <a:avLst/>
                            </a:prstGeom>
                            <a:solidFill>
                              <a:schemeClr val="bg1"/>
                            </a:solidFill>
                            <a:ln w="57150">
                              <a:solidFill>
                                <a:srgbClr val="FFD366"/>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82" name="مربع نص 166"/>
                          <wps:cNvSpPr txBox="1"/>
                          <wps:spPr>
                            <a:xfrm>
                              <a:off x="3563518" y="1886641"/>
                              <a:ext cx="1513848" cy="447774"/>
                            </a:xfrm>
                            <a:prstGeom prst="rect">
                              <a:avLst/>
                            </a:prstGeom>
                          </wps:spPr>
                          <wps:txbx>
                            <w:txbxContent>
                              <w:p w14:paraId="698826BA" w14:textId="1730F6D6" w:rsidR="00375124" w:rsidRDefault="00375124" w:rsidP="00375124">
                                <w:pPr>
                                  <w:bidi w:val="0"/>
                                  <w:jc w:val="center"/>
                                  <w:rPr>
                                    <w:rFonts w:ascii="Adobe Arabic" w:hAnsi="Adobe Arabic" w:cs="Adobe Arabic"/>
                                    <w:b/>
                                    <w:bCs/>
                                    <w:color w:val="FFFFFF" w:themeColor="background1"/>
                                    <w:kern w:val="24"/>
                                    <w:sz w:val="36"/>
                                    <w:szCs w:val="36"/>
                                  </w:rPr>
                                </w:pPr>
                                <w:r w:rsidRPr="00375124">
                                  <w:rPr>
                                    <w:rFonts w:ascii="Adobe Arabic" w:hAnsi="Adobe Arabic" w:cs="Adobe Arabic"/>
                                    <w:b/>
                                    <w:bCs/>
                                    <w:color w:val="FFFFFF" w:themeColor="background1"/>
                                    <w:kern w:val="24"/>
                                    <w:sz w:val="36"/>
                                    <w:szCs w:val="36"/>
                                    <w:rtl/>
                                  </w:rPr>
                                  <w:t>مقاومة التغيير</w:t>
                                </w:r>
                              </w:p>
                            </w:txbxContent>
                          </wps:txbx>
                          <wps:bodyPr wrap="square" rtlCol="1">
                            <a:noAutofit/>
                          </wps:bodyPr>
                        </wps:wsp>
                      </wpg:grpSp>
                      <wps:wsp>
                        <wps:cNvPr id="1083" name="مربع نص 166"/>
                        <wps:cNvSpPr txBox="1"/>
                        <wps:spPr>
                          <a:xfrm>
                            <a:off x="1784915" y="133111"/>
                            <a:ext cx="1319841" cy="1017971"/>
                          </a:xfrm>
                          <a:prstGeom prst="rect">
                            <a:avLst/>
                          </a:prstGeom>
                        </wps:spPr>
                        <wps:txbx>
                          <w:txbxContent>
                            <w:p w14:paraId="2742A994" w14:textId="77777777" w:rsidR="00375124" w:rsidRDefault="00375124" w:rsidP="00375124">
                              <w:pPr>
                                <w:bidi w:val="0"/>
                                <w:jc w:val="center"/>
                                <w:rPr>
                                  <w:rFonts w:ascii="ADLaM Display" w:eastAsia="ADLaM Display" w:hAnsi="ADLaM Display" w:cs="ADLaM Display"/>
                                  <w:b/>
                                  <w:bCs/>
                                  <w:color w:val="2E75B6"/>
                                  <w:kern w:val="24"/>
                                  <w:sz w:val="120"/>
                                  <w:szCs w:val="120"/>
                                </w:rPr>
                              </w:pPr>
                              <w:r>
                                <w:rPr>
                                  <w:rFonts w:ascii="ADLaM Display" w:eastAsia="ADLaM Display" w:hAnsi="ADLaM Display" w:cs="ADLaM Display"/>
                                  <w:b/>
                                  <w:bCs/>
                                  <w:color w:val="2E75B6"/>
                                  <w:kern w:val="24"/>
                                  <w:sz w:val="120"/>
                                  <w:szCs w:val="120"/>
                                </w:rPr>
                                <w:t>02</w:t>
                              </w:r>
                            </w:p>
                          </w:txbxContent>
                        </wps:txbx>
                        <wps:bodyPr wrap="square" rtlCol="1">
                          <a:noAutofit/>
                        </wps:bodyPr>
                      </wps:wsp>
                      <wps:wsp>
                        <wps:cNvPr id="1084" name="مربع نص 166"/>
                        <wps:cNvSpPr txBox="1"/>
                        <wps:spPr>
                          <a:xfrm>
                            <a:off x="3552657" y="133111"/>
                            <a:ext cx="1319841" cy="1017971"/>
                          </a:xfrm>
                          <a:prstGeom prst="rect">
                            <a:avLst/>
                          </a:prstGeom>
                        </wps:spPr>
                        <wps:txbx>
                          <w:txbxContent>
                            <w:p w14:paraId="43705DD8" w14:textId="77777777" w:rsidR="00375124" w:rsidRDefault="00375124" w:rsidP="00375124">
                              <w:pPr>
                                <w:bidi w:val="0"/>
                                <w:jc w:val="center"/>
                                <w:rPr>
                                  <w:rFonts w:ascii="ADLaM Display" w:eastAsia="ADLaM Display" w:hAnsi="ADLaM Display" w:cs="ADLaM Display"/>
                                  <w:b/>
                                  <w:bCs/>
                                  <w:color w:val="FFD366"/>
                                  <w:kern w:val="24"/>
                                  <w:sz w:val="120"/>
                                  <w:szCs w:val="120"/>
                                </w:rPr>
                              </w:pPr>
                              <w:r>
                                <w:rPr>
                                  <w:rFonts w:ascii="ADLaM Display" w:eastAsia="ADLaM Display" w:hAnsi="ADLaM Display" w:cs="ADLaM Display"/>
                                  <w:b/>
                                  <w:bCs/>
                                  <w:color w:val="FFD366"/>
                                  <w:kern w:val="24"/>
                                  <w:sz w:val="120"/>
                                  <w:szCs w:val="120"/>
                                </w:rPr>
                                <w:t>03</w:t>
                              </w:r>
                            </w:p>
                          </w:txbxContent>
                        </wps:txbx>
                        <wps:bodyPr wrap="square" rtlCol="1">
                          <a:noAutofit/>
                        </wps:bodyPr>
                      </wps:wsp>
                    </wpg:wgp>
                  </a:graphicData>
                </a:graphic>
              </wp:inline>
            </w:drawing>
          </mc:Choice>
          <mc:Fallback>
            <w:pict>
              <v:group w14:anchorId="7BBDC51C" id="Group 18" o:spid="_x0000_s1212" style="width:387.55pt;height:187.6pt;flip:x;mso-position-horizontal-relative:char;mso-position-vertical-relative:line" coordsize="49220,238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">
                <v:shape id="Rectangle: Top Corners Rounded 1071" o:spid="_x0000_s1213" style="position:absolute;top:4200;width:14104;height:19624;visibility:visible;mso-wrap-style:square;v-text-anchor:middle" coordsize="1410458,1962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" path="m235081,r940296,c1305209,,1410458,105249,1410458,235081r,1727295l1410458,1962376,,1962376r,l,235081c,105249,105249,,235081,xe" fillcolor="#168489" stroked="f" strokeweight="1pt">
                  <v:stroke joinstyle="miter"/>
                  <v:path arrowok="t" o:connecttype="custom" o:connectlocs="235081,0;1175377,0;1410458,235081;1410458,1962376;1410458,1962376;0,1962376;0,1962376;0,235081;235081,0" o:connectangles="0,0,0,0,0,0,0,0,0"/>
                </v:shape>
                <v:oval id="Oval 1072" o:spid="_x0000_s1214" style="position:absolute;left:209;width:13686;height:13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" fillcolor="white [3212]" strokecolor="#168489" strokeweight="4.5pt">
                  <v:stroke joinstyle="miter"/>
                  <v:shadow on="t" color="black" opacity="26214f" origin=",-.5" offset="0,3pt"/>
                </v:oval>
                <v:shape id="مربع نص 166" o:spid="_x0000_s1215" type="#_x0000_t202" style="position:absolute;left:2314;top:14747;width:9478;height:8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" filled="f" stroked="f">
                  <v:textbox>
                    <w:txbxContent>
                      <w:p w14:paraId="19FD822A" w14:textId="297329D9" w:rsidR="00375124" w:rsidRDefault="00375124" w:rsidP="00375124">
                        <w:pPr>
                          <w:bidi w:val="0"/>
                          <w:jc w:val="center"/>
                          <w:rPr>
                            <w:rFonts w:ascii="Adobe Arabic" w:hAnsi="Adobe Arabic" w:cs="Adobe Arabic"/>
                            <w:b/>
                            <w:bCs/>
                            <w:color w:val="FFFFFF" w:themeColor="background1"/>
                            <w:kern w:val="24"/>
                            <w:sz w:val="36"/>
                            <w:szCs w:val="36"/>
                          </w:rPr>
                        </w:pPr>
                        <w:r w:rsidRPr="00375124">
                          <w:rPr>
                            <w:rFonts w:ascii="Adobe Arabic" w:hAnsi="Adobe Arabic" w:cs="Adobe Arabic"/>
                            <w:b/>
                            <w:bCs/>
                            <w:color w:val="FFFFFF" w:themeColor="background1"/>
                            <w:kern w:val="24"/>
                            <w:sz w:val="36"/>
                            <w:szCs w:val="36"/>
                            <w:rtl/>
                          </w:rPr>
                          <w:t>الخوف من الفشل</w:t>
                        </w:r>
                      </w:p>
                    </w:txbxContent>
                  </v:textbox>
                </v:shape>
                <v:shape id="مربع نص 166" o:spid="_x0000_s1216" type="#_x0000_t202" style="position:absolute;left:171;top:1331;width:13199;height:10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" filled="f" stroked="f">
                  <v:textbox>
                    <w:txbxContent>
                      <w:p w14:paraId="2D77513D" w14:textId="77777777" w:rsidR="00375124" w:rsidRDefault="00375124" w:rsidP="00375124">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v:textbox>
                </v:shape>
                <v:group id="Group 1075" o:spid="_x0000_s1217" style="position:absolute;left:17557;width:14105;height:23824" coordorigin="17557" coordsize="16177,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">
                  <v:shape id="Rectangle: Top Corners Rounded 1076" o:spid="_x0000_s1218" style="position:absolute;left:17557;top:4818;width:16178;height:22508;visibility:visible;mso-wrap-style:square;v-text-anchor:middle" coordsize="1617785,225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" path="m269636,l1348149,v148916,,269636,120720,269636,269636l1617785,2250831r,l,2250831r,l,269636c,120720,120720,,269636,xe" fillcolor="#4472c4 [3204]" stroked="f" strokeweight="1pt">
                    <v:stroke joinstyle="miter"/>
                    <v:path arrowok="t" o:connecttype="custom" o:connectlocs="269636,0;1348149,0;1617785,269636;1617785,2250831;1617785,2250831;0,2250831;0,2250831;0,269636;269636,0" o:connectangles="0,0,0,0,0,0,0,0,0"/>
                  </v:shape>
                  <v:oval id="Oval 1077" o:spid="_x0000_s1219" style="position:absolute;left:17797;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" fillcolor="white [3212]" strokecolor="#2e75b6" strokeweight="4.5pt">
                    <v:stroke joinstyle="miter"/>
                    <v:shadow on="t" color="black" opacity="26214f" origin=",-.5" offset="0,3pt"/>
                  </v:oval>
                  <v:shape id="مربع نص 166" o:spid="_x0000_s1220" type="#_x0000_t202" style="position:absolute;left:19528;top:16915;width:12238;height:9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" filled="f" stroked="f">
                    <v:textbox>
                      <w:txbxContent>
                        <w:p w14:paraId="55744BAE" w14:textId="0DECA275" w:rsidR="00375124" w:rsidRDefault="00375124" w:rsidP="00375124">
                          <w:pPr>
                            <w:bidi w:val="0"/>
                            <w:jc w:val="center"/>
                            <w:rPr>
                              <w:rFonts w:ascii="Adobe Arabic" w:hAnsi="Adobe Arabic" w:cs="Adobe Arabic"/>
                              <w:b/>
                              <w:bCs/>
                              <w:color w:val="FFFFFF" w:themeColor="background1"/>
                              <w:kern w:val="24"/>
                              <w:sz w:val="36"/>
                              <w:szCs w:val="36"/>
                            </w:rPr>
                          </w:pPr>
                          <w:r w:rsidRPr="00375124">
                            <w:rPr>
                              <w:rFonts w:ascii="Adobe Arabic" w:hAnsi="Adobe Arabic" w:cs="Adobe Arabic"/>
                              <w:b/>
                              <w:bCs/>
                              <w:color w:val="FFFFFF" w:themeColor="background1"/>
                              <w:kern w:val="24"/>
                              <w:sz w:val="36"/>
                              <w:szCs w:val="36"/>
                              <w:rtl/>
                            </w:rPr>
                            <w:t>نقص الوعي الذاتي</w:t>
                          </w:r>
                        </w:p>
                      </w:txbxContent>
                    </v:textbox>
                  </v:shape>
                </v:group>
                <v:group id="Group 1079" o:spid="_x0000_s1221" style="position:absolute;left:35115;width:14105;height:23824" coordorigin="35115" coordsize="16177,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Rectangle: Top Corners Rounded 1080" o:spid="_x0000_s1222" style="position:absolute;left:35115;top:4818;width:16178;height:22508;visibility:visible;mso-wrap-style:square;v-text-anchor:middle" coordsize="1617785,225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" path="m269636,l1348149,v148916,,269636,120720,269636,269636l1617785,2250831r,l,2250831r,l,269636c,120720,120720,,269636,xe" fillcolor="#ffd366" stroked="f" strokeweight="1pt">
                    <v:stroke joinstyle="miter"/>
                    <v:path arrowok="t" o:connecttype="custom" o:connectlocs="269636,0;1348149,0;1617785,269636;1617785,2250831;1617785,2250831;0,2250831;0,2250831;0,269636;269636,0" o:connectangles="0,0,0,0,0,0,0,0,0"/>
                  </v:shape>
                  <v:oval id="Oval 1081" o:spid="_x0000_s1223" style="position:absolute;left:35355;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" fillcolor="white [3212]" strokecolor="#ffd366" strokeweight="4.5pt">
                    <v:stroke joinstyle="miter"/>
                    <v:shadow on="t" color="black" opacity="26214f" origin=",-.5" offset="0,3pt"/>
                  </v:oval>
                  <v:shape id="مربع نص 166" o:spid="_x0000_s1224" type="#_x0000_t202" style="position:absolute;left:35635;top:18866;width:15138;height:44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" filled="f" stroked="f">
                    <v:textbox>
                      <w:txbxContent>
                        <w:p w14:paraId="698826BA" w14:textId="1730F6D6" w:rsidR="00375124" w:rsidRDefault="00375124" w:rsidP="00375124">
                          <w:pPr>
                            <w:bidi w:val="0"/>
                            <w:jc w:val="center"/>
                            <w:rPr>
                              <w:rFonts w:ascii="Adobe Arabic" w:hAnsi="Adobe Arabic" w:cs="Adobe Arabic"/>
                              <w:b/>
                              <w:bCs/>
                              <w:color w:val="FFFFFF" w:themeColor="background1"/>
                              <w:kern w:val="24"/>
                              <w:sz w:val="36"/>
                              <w:szCs w:val="36"/>
                            </w:rPr>
                          </w:pPr>
                          <w:r w:rsidRPr="00375124">
                            <w:rPr>
                              <w:rFonts w:ascii="Adobe Arabic" w:hAnsi="Adobe Arabic" w:cs="Adobe Arabic"/>
                              <w:b/>
                              <w:bCs/>
                              <w:color w:val="FFFFFF" w:themeColor="background1"/>
                              <w:kern w:val="24"/>
                              <w:sz w:val="36"/>
                              <w:szCs w:val="36"/>
                              <w:rtl/>
                            </w:rPr>
                            <w:t>مقاومة التغيير</w:t>
                          </w:r>
                        </w:p>
                      </w:txbxContent>
                    </v:textbox>
                  </v:shape>
                </v:group>
                <v:shape id="مربع نص 166" o:spid="_x0000_s1225" type="#_x0000_t202" style="position:absolute;left:17849;top:1331;width:13198;height:10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" filled="f" stroked="f">
                  <v:textbox>
                    <w:txbxContent>
                      <w:p w14:paraId="2742A994" w14:textId="77777777" w:rsidR="00375124" w:rsidRDefault="00375124" w:rsidP="00375124">
                        <w:pPr>
                          <w:bidi w:val="0"/>
                          <w:jc w:val="center"/>
                          <w:rPr>
                            <w:rFonts w:ascii="ADLaM Display" w:eastAsia="ADLaM Display" w:hAnsi="ADLaM Display" w:cs="ADLaM Display"/>
                            <w:b/>
                            <w:bCs/>
                            <w:color w:val="2E75B6"/>
                            <w:kern w:val="24"/>
                            <w:sz w:val="120"/>
                            <w:szCs w:val="120"/>
                          </w:rPr>
                        </w:pPr>
                        <w:r>
                          <w:rPr>
                            <w:rFonts w:ascii="ADLaM Display" w:eastAsia="ADLaM Display" w:hAnsi="ADLaM Display" w:cs="ADLaM Display"/>
                            <w:b/>
                            <w:bCs/>
                            <w:color w:val="2E75B6"/>
                            <w:kern w:val="24"/>
                            <w:sz w:val="120"/>
                            <w:szCs w:val="120"/>
                          </w:rPr>
                          <w:t>02</w:t>
                        </w:r>
                      </w:p>
                    </w:txbxContent>
                  </v:textbox>
                </v:shape>
                <v:shape id="مربع نص 166" o:spid="_x0000_s1226" type="#_x0000_t202" style="position:absolute;left:35526;top:1331;width:13198;height:10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" filled="f" stroked="f">
                  <v:textbox>
                    <w:txbxContent>
                      <w:p w14:paraId="43705DD8" w14:textId="77777777" w:rsidR="00375124" w:rsidRDefault="00375124" w:rsidP="00375124">
                        <w:pPr>
                          <w:bidi w:val="0"/>
                          <w:jc w:val="center"/>
                          <w:rPr>
                            <w:rFonts w:ascii="ADLaM Display" w:eastAsia="ADLaM Display" w:hAnsi="ADLaM Display" w:cs="ADLaM Display"/>
                            <w:b/>
                            <w:bCs/>
                            <w:color w:val="FFD366"/>
                            <w:kern w:val="24"/>
                            <w:sz w:val="120"/>
                            <w:szCs w:val="120"/>
                          </w:rPr>
                        </w:pPr>
                        <w:r>
                          <w:rPr>
                            <w:rFonts w:ascii="ADLaM Display" w:eastAsia="ADLaM Display" w:hAnsi="ADLaM Display" w:cs="ADLaM Display"/>
                            <w:b/>
                            <w:bCs/>
                            <w:color w:val="FFD366"/>
                            <w:kern w:val="24"/>
                            <w:sz w:val="120"/>
                            <w:szCs w:val="120"/>
                          </w:rPr>
                          <w:t>03</w:t>
                        </w:r>
                      </w:p>
                    </w:txbxContent>
                  </v:textbox>
                </v:shape>
                <w10:anchorlock/>
              </v:group>
            </w:pict>
          </mc:Fallback>
        </mc:AlternateContent>
      </w:r>
    </w:p>
    <w:p w14:paraId="5CC3033A" w14:textId="3093D0A7" w:rsidR="00D0278B" w:rsidRPr="00E7423B" w:rsidRDefault="00D0278B" w:rsidP="00D0278B">
      <w:pPr>
        <w:rPr>
          <w:rtl/>
        </w:rPr>
      </w:pPr>
      <w:r w:rsidRPr="002A078C">
        <w:rPr>
          <w:rFonts w:ascii="Sakkal Majalla" w:hAnsi="Sakkal Majalla"/>
          <w:noProof/>
          <w:sz w:val="34"/>
          <w:lang w:bidi="ar-EG"/>
        </w:rPr>
        <mc:AlternateContent>
          <mc:Choice Requires="wpg">
            <w:drawing>
              <wp:inline distT="0" distB="0" distL="0" distR="0" wp14:anchorId="31B8687E" wp14:editId="06A64417">
                <wp:extent cx="5731510" cy="891540"/>
                <wp:effectExtent l="0" t="0" r="2540" b="22860"/>
                <wp:docPr id="84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446" name="مجموعة 47"/>
                        <wpg:cNvGrpSpPr/>
                        <wpg:grpSpPr>
                          <a:xfrm>
                            <a:off x="0" y="0"/>
                            <a:ext cx="5731510" cy="895351"/>
                            <a:chOff x="0" y="0"/>
                            <a:chExt cx="5878196" cy="918845"/>
                          </a:xfrm>
                        </wpg:grpSpPr>
                        <wpg:grpSp>
                          <wpg:cNvPr id="8447" name="مجموعة 48"/>
                          <wpg:cNvGrpSpPr/>
                          <wpg:grpSpPr>
                            <a:xfrm>
                              <a:off x="0" y="0"/>
                              <a:ext cx="5878196" cy="918845"/>
                              <a:chOff x="0" y="0"/>
                              <a:chExt cx="6240348" cy="919070"/>
                            </a:xfrm>
                          </wpg:grpSpPr>
                          <wpg:grpSp>
                            <wpg:cNvPr id="745445504" name="مجموعة 49"/>
                            <wpg:cNvGrpSpPr/>
                            <wpg:grpSpPr>
                              <a:xfrm>
                                <a:off x="0" y="169208"/>
                                <a:ext cx="5433072" cy="580613"/>
                                <a:chOff x="0" y="169208"/>
                                <a:chExt cx="5433072" cy="580613"/>
                              </a:xfrm>
                            </wpg:grpSpPr>
                            <wps:wsp>
                              <wps:cNvPr id="7454455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09" name="مربع نص 41"/>
                          <wps:cNvSpPr txBox="1"/>
                          <wps:spPr>
                            <a:xfrm>
                              <a:off x="204466" y="256739"/>
                              <a:ext cx="4615440" cy="389397"/>
                            </a:xfrm>
                            <a:prstGeom prst="rect">
                              <a:avLst/>
                            </a:prstGeom>
                            <a:noFill/>
                          </wps:spPr>
                          <wps:txbx>
                            <w:txbxContent>
                              <w:p w14:paraId="405FA6EE" w14:textId="4D7DC353"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الخوف من الفشل:</w:t>
                                </w:r>
                              </w:p>
                            </w:txbxContent>
                          </wps:txbx>
                          <wps:bodyPr wrap="square" rtlCol="1">
                            <a:spAutoFit/>
                          </wps:bodyPr>
                        </wps:wsp>
                      </wpg:grpSp>
                      <pic:pic xmlns:pic="http://schemas.openxmlformats.org/drawingml/2006/picture">
                        <pic:nvPicPr>
                          <pic:cNvPr id="745445510"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1B8687E" id="_x0000_s12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UQxjbdgcAAOo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12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">
                  <v:group id="مجموعة 48" o:spid="_x0000_s12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">
                    <v:group id="مجموعة 49" o:spid="_x0000_s12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">
                      <v:shape id="شكل حر 50" o:spid="_x0000_s12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" fillcolor="#a5a5a5 [2092]" stroked="f" strokeweight="1pt">
                        <v:stroke joinstyle="miter"/>
                      </v:roundrect>
                    </v:group>
                    <v:oval id="شكل بيضاوي 52" o:spid="_x0000_s12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" filled="f" strokecolor="#168489" strokeweight="1pt">
                      <v:stroke joinstyle="miter"/>
                    </v:oval>
                  </v:group>
                  <v:shape id="مربع نص 41" o:spid="_x0000_s123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" filled="f" stroked="f">
                    <v:textbox style="mso-fit-shape-to-text:t">
                      <w:txbxContent>
                        <w:p w14:paraId="405FA6EE" w14:textId="4D7DC353"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الخوف من الفشل:</w:t>
                          </w:r>
                        </w:p>
                      </w:txbxContent>
                    </v:textbox>
                  </v:shape>
                </v:group>
                <v:shape id="صورة 54" o:spid="_x0000_s12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">
                  <v:imagedata r:id="rId104" o:title=""/>
                </v:shape>
                <w10:anchorlock/>
              </v:group>
            </w:pict>
          </mc:Fallback>
        </mc:AlternateContent>
      </w:r>
    </w:p>
    <w:p w14:paraId="3F67483D" w14:textId="6D1CBDC9" w:rsidR="00D0278B" w:rsidRPr="00E7423B" w:rsidRDefault="00D0278B" w:rsidP="00D0278B">
      <w:pPr>
        <w:rPr>
          <w:rtl/>
        </w:rPr>
      </w:pPr>
      <w:r w:rsidRPr="00E7423B">
        <w:rPr>
          <w:rtl/>
        </w:rPr>
        <w:t>يمنع الكثيرين من المخاطرة وخوض تجارب جديدة.</w:t>
      </w:r>
    </w:p>
    <w:p w14:paraId="784B149D" w14:textId="77777777" w:rsidR="00D0278B" w:rsidRDefault="00D0278B" w:rsidP="00D0278B">
      <w:pPr>
        <w:rPr>
          <w:rtl/>
        </w:rPr>
      </w:pPr>
      <w:r w:rsidRPr="00E7423B">
        <w:rPr>
          <w:rtl/>
        </w:rPr>
        <w:t xml:space="preserve">   الحل: تبنّي عقلية النمو (</w:t>
      </w:r>
      <w:r w:rsidRPr="00E7423B">
        <w:t>Growth Mindset</w:t>
      </w:r>
      <w:r w:rsidRPr="00E7423B">
        <w:rPr>
          <w:rtl/>
        </w:rPr>
        <w:t>) واعتبار التحدّيات فرصاً للتعلّم.</w:t>
      </w:r>
    </w:p>
    <w:p w14:paraId="09FCD56B" w14:textId="22F4BF7E" w:rsidR="00D0278B" w:rsidRPr="00E7423B" w:rsidRDefault="00D0278B" w:rsidP="00D0278B">
      <w:pPr>
        <w:rPr>
          <w:rtl/>
        </w:rPr>
      </w:pPr>
      <w:r w:rsidRPr="002A078C">
        <w:rPr>
          <w:rFonts w:ascii="Sakkal Majalla" w:hAnsi="Sakkal Majalla"/>
          <w:noProof/>
          <w:sz w:val="34"/>
          <w:lang w:bidi="ar-EG"/>
        </w:rPr>
        <w:lastRenderedPageBreak/>
        <mc:AlternateContent>
          <mc:Choice Requires="wpg">
            <w:drawing>
              <wp:inline distT="0" distB="0" distL="0" distR="0" wp14:anchorId="2262F900" wp14:editId="2F980059">
                <wp:extent cx="5731510" cy="891540"/>
                <wp:effectExtent l="0" t="0" r="2540" b="22860"/>
                <wp:docPr id="74544551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5445512" name="مجموعة 47"/>
                        <wpg:cNvGrpSpPr/>
                        <wpg:grpSpPr>
                          <a:xfrm>
                            <a:off x="0" y="0"/>
                            <a:ext cx="5731510" cy="895351"/>
                            <a:chOff x="0" y="0"/>
                            <a:chExt cx="5878196" cy="918845"/>
                          </a:xfrm>
                        </wpg:grpSpPr>
                        <wpg:grpSp>
                          <wpg:cNvPr id="745445513" name="مجموعة 48"/>
                          <wpg:cNvGrpSpPr/>
                          <wpg:grpSpPr>
                            <a:xfrm>
                              <a:off x="0" y="0"/>
                              <a:ext cx="5878196" cy="918845"/>
                              <a:chOff x="0" y="0"/>
                              <a:chExt cx="6240348" cy="919070"/>
                            </a:xfrm>
                          </wpg:grpSpPr>
                          <wpg:grpSp>
                            <wpg:cNvPr id="745445514" name="مجموعة 49"/>
                            <wpg:cNvGrpSpPr/>
                            <wpg:grpSpPr>
                              <a:xfrm>
                                <a:off x="0" y="169208"/>
                                <a:ext cx="5433072" cy="580613"/>
                                <a:chOff x="0" y="169208"/>
                                <a:chExt cx="5433072" cy="580613"/>
                              </a:xfrm>
                            </wpg:grpSpPr>
                            <wps:wsp>
                              <wps:cNvPr id="7454455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18" name="مربع نص 41"/>
                          <wps:cNvSpPr txBox="1"/>
                          <wps:spPr>
                            <a:xfrm>
                              <a:off x="204466" y="256739"/>
                              <a:ext cx="4615440" cy="389397"/>
                            </a:xfrm>
                            <a:prstGeom prst="rect">
                              <a:avLst/>
                            </a:prstGeom>
                            <a:noFill/>
                          </wps:spPr>
                          <wps:txbx>
                            <w:txbxContent>
                              <w:p w14:paraId="439414F4" w14:textId="1A301531"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نقص الوعي الذاتي:</w:t>
                                </w:r>
                              </w:p>
                            </w:txbxContent>
                          </wps:txbx>
                          <wps:bodyPr wrap="square" rtlCol="1">
                            <a:spAutoFit/>
                          </wps:bodyPr>
                        </wps:wsp>
                      </wpg:grpSp>
                      <pic:pic xmlns:pic="http://schemas.openxmlformats.org/drawingml/2006/picture">
                        <pic:nvPicPr>
                          <pic:cNvPr id="745445519"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262F900" id="_x0000_s123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OrT5zx4BwAA9B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12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">
                  <v:group id="مجموعة 48" o:spid="_x0000_s12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">
                    <v:group id="مجموعة 49" o:spid="_x0000_s12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">
                      <v:shape id="شكل حر 50" o:spid="_x0000_s12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" fillcolor="#a5a5a5 [2092]" stroked="f" strokeweight="1pt">
                        <v:stroke joinstyle="miter"/>
                      </v:roundrect>
                    </v:group>
                    <v:oval id="شكل بيضاوي 52" o:spid="_x0000_s12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" filled="f" strokecolor="#168489" strokeweight="1pt">
                      <v:stroke joinstyle="miter"/>
                    </v:oval>
                  </v:group>
                  <v:shape id="مربع نص 41" o:spid="_x0000_s124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" filled="f" stroked="f">
                    <v:textbox style="mso-fit-shape-to-text:t">
                      <w:txbxContent>
                        <w:p w14:paraId="439414F4" w14:textId="1A301531"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نقص الوعي الذاتي:</w:t>
                          </w:r>
                        </w:p>
                      </w:txbxContent>
                    </v:textbox>
                  </v:shape>
                </v:group>
                <v:shape id="صورة 54" o:spid="_x0000_s12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">
                  <v:imagedata r:id="rId104" o:title=""/>
                </v:shape>
                <w10:anchorlock/>
              </v:group>
            </w:pict>
          </mc:Fallback>
        </mc:AlternateContent>
      </w:r>
    </w:p>
    <w:p w14:paraId="7362BDAC" w14:textId="1DEF79A5" w:rsidR="00D0278B" w:rsidRPr="00E7423B" w:rsidRDefault="00D0278B" w:rsidP="00D0278B">
      <w:pPr>
        <w:rPr>
          <w:rtl/>
        </w:rPr>
      </w:pPr>
      <w:r w:rsidRPr="00E7423B">
        <w:rPr>
          <w:rtl/>
        </w:rPr>
        <w:t>عدم معرفة الفرد لنقاط قوته وضعفه بدقّة.</w:t>
      </w:r>
    </w:p>
    <w:p w14:paraId="2E136C64" w14:textId="77777777" w:rsidR="00D0278B" w:rsidRDefault="00D0278B" w:rsidP="00D0278B">
      <w:pPr>
        <w:rPr>
          <w:rtl/>
        </w:rPr>
      </w:pPr>
      <w:r w:rsidRPr="00E7423B">
        <w:rPr>
          <w:rtl/>
        </w:rPr>
        <w:t xml:space="preserve">   الحل: طلب التغذية الراجعة المستمرة والاستفادة من أدوات التقييم الذاتي.</w:t>
      </w:r>
    </w:p>
    <w:p w14:paraId="6A03DCB4" w14:textId="1CE88562" w:rsidR="00D0278B" w:rsidRPr="00E7423B" w:rsidRDefault="00D0278B" w:rsidP="00D0278B">
      <w:pPr>
        <w:rPr>
          <w:rtl/>
        </w:rPr>
      </w:pPr>
      <w:r w:rsidRPr="002A078C">
        <w:rPr>
          <w:rFonts w:ascii="Sakkal Majalla" w:hAnsi="Sakkal Majalla"/>
          <w:noProof/>
          <w:sz w:val="34"/>
          <w:lang w:bidi="ar-EG"/>
        </w:rPr>
        <mc:AlternateContent>
          <mc:Choice Requires="wpg">
            <w:drawing>
              <wp:inline distT="0" distB="0" distL="0" distR="0" wp14:anchorId="1F51C384" wp14:editId="0EC55500">
                <wp:extent cx="5731510" cy="891540"/>
                <wp:effectExtent l="0" t="0" r="2540" b="22860"/>
                <wp:docPr id="74544552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5445521" name="مجموعة 47"/>
                        <wpg:cNvGrpSpPr/>
                        <wpg:grpSpPr>
                          <a:xfrm>
                            <a:off x="0" y="0"/>
                            <a:ext cx="5731510" cy="895351"/>
                            <a:chOff x="0" y="0"/>
                            <a:chExt cx="5878196" cy="918845"/>
                          </a:xfrm>
                        </wpg:grpSpPr>
                        <wpg:grpSp>
                          <wpg:cNvPr id="745445522" name="مجموعة 48"/>
                          <wpg:cNvGrpSpPr/>
                          <wpg:grpSpPr>
                            <a:xfrm>
                              <a:off x="0" y="0"/>
                              <a:ext cx="5878196" cy="918845"/>
                              <a:chOff x="0" y="0"/>
                              <a:chExt cx="6240348" cy="919070"/>
                            </a:xfrm>
                          </wpg:grpSpPr>
                          <wpg:grpSp>
                            <wpg:cNvPr id="745445523" name="مجموعة 49"/>
                            <wpg:cNvGrpSpPr/>
                            <wpg:grpSpPr>
                              <a:xfrm>
                                <a:off x="0" y="169208"/>
                                <a:ext cx="5433072" cy="580613"/>
                                <a:chOff x="0" y="169208"/>
                                <a:chExt cx="5433072" cy="580613"/>
                              </a:xfrm>
                            </wpg:grpSpPr>
                            <wps:wsp>
                              <wps:cNvPr id="7454455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27" name="مربع نص 41"/>
                          <wps:cNvSpPr txBox="1"/>
                          <wps:spPr>
                            <a:xfrm>
                              <a:off x="204466" y="256739"/>
                              <a:ext cx="4615440" cy="389397"/>
                            </a:xfrm>
                            <a:prstGeom prst="rect">
                              <a:avLst/>
                            </a:prstGeom>
                            <a:noFill/>
                          </wps:spPr>
                          <wps:txbx>
                            <w:txbxContent>
                              <w:p w14:paraId="3136C321" w14:textId="5F81D670"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مقاومة التغيير:</w:t>
                                </w:r>
                              </w:p>
                            </w:txbxContent>
                          </wps:txbx>
                          <wps:bodyPr wrap="square" rtlCol="1">
                            <a:spAutoFit/>
                          </wps:bodyPr>
                        </wps:wsp>
                      </wpg:grpSp>
                      <pic:pic xmlns:pic="http://schemas.openxmlformats.org/drawingml/2006/picture">
                        <pic:nvPicPr>
                          <pic:cNvPr id="745445528"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F51C384" id="_x0000_s124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IC6NnV4BwAA9B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12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">
                  <v:group id="مجموعة 48" o:spid="_x0000_s12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">
                    <v:group id="مجموعة 49" o:spid="_x0000_s12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">
                      <v:shape id="شكل حر 50" o:spid="_x0000_s12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" fillcolor="#a5a5a5 [2092]" stroked="f" strokeweight="1pt">
                        <v:stroke joinstyle="miter"/>
                      </v:roundrect>
                    </v:group>
                    <v:oval id="شكل بيضاوي 52" o:spid="_x0000_s12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" filled="f" strokecolor="#168489" strokeweight="1pt">
                      <v:stroke joinstyle="miter"/>
                    </v:oval>
                  </v:group>
                  <v:shape id="مربع نص 41" o:spid="_x0000_s125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" filled="f" stroked="f">
                    <v:textbox style="mso-fit-shape-to-text:t">
                      <w:txbxContent>
                        <w:p w14:paraId="3136C321" w14:textId="5F81D670"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مقاومة التغيير:</w:t>
                          </w:r>
                        </w:p>
                      </w:txbxContent>
                    </v:textbox>
                  </v:shape>
                </v:group>
                <v:shape id="صورة 54" o:spid="_x0000_s12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">
                  <v:imagedata r:id="rId104" o:title=""/>
                </v:shape>
                <w10:anchorlock/>
              </v:group>
            </w:pict>
          </mc:Fallback>
        </mc:AlternateContent>
      </w:r>
    </w:p>
    <w:p w14:paraId="3A320A60" w14:textId="26F37861" w:rsidR="00D0278B" w:rsidRPr="00E7423B" w:rsidRDefault="00D0278B" w:rsidP="00D0278B">
      <w:pPr>
        <w:rPr>
          <w:rtl/>
        </w:rPr>
      </w:pPr>
      <w:r w:rsidRPr="00E7423B">
        <w:rPr>
          <w:rtl/>
        </w:rPr>
        <w:t>التشبّث بمنطقة الراحة والخوف من المجهول.</w:t>
      </w:r>
    </w:p>
    <w:p w14:paraId="2CC4DABF" w14:textId="73013859" w:rsidR="00D0278B" w:rsidRPr="00E7423B" w:rsidRDefault="00D0278B" w:rsidP="00D0278B">
      <w:pPr>
        <w:rPr>
          <w:rtl/>
        </w:rPr>
      </w:pPr>
      <w:r w:rsidRPr="00E7423B">
        <w:rPr>
          <w:rtl/>
        </w:rPr>
        <w:t xml:space="preserve">   </w:t>
      </w:r>
      <w:hyperlink r:id="rId111" w:history="1">
        <w:r w:rsidRPr="00955AC5">
          <w:rPr>
            <w:rStyle w:val="Hyperlink"/>
            <w:rtl/>
          </w:rPr>
          <w:t>الحل:</w:t>
        </w:r>
      </w:hyperlink>
      <w:r w:rsidRPr="00E7423B">
        <w:rPr>
          <w:rtl/>
        </w:rPr>
        <w:t xml:space="preserve"> تقسيم التغيير إلى خطوات صغيرة والاحتفال بالإنجازات المرحلية.</w:t>
      </w:r>
    </w:p>
    <w:p w14:paraId="17088B02" w14:textId="77777777" w:rsidR="00D0278B" w:rsidRDefault="00D0278B" w:rsidP="00FC5C92">
      <w:pPr>
        <w:pStyle w:val="ad"/>
        <w:rPr>
          <w:b w:val="0"/>
          <w:bCs/>
          <w:color w:val="168489"/>
          <w:rtl/>
        </w:rPr>
      </w:pPr>
      <w:r w:rsidRPr="00FC5C92">
        <w:rPr>
          <w:b w:val="0"/>
          <w:bCs/>
          <w:color w:val="168489"/>
          <w:rtl/>
        </w:rPr>
        <w:t>المعوّقات الخارجية:</w:t>
      </w:r>
    </w:p>
    <w:p w14:paraId="4DEAAEDA" w14:textId="5FA587AA" w:rsidR="00375124" w:rsidRPr="00FC5C92" w:rsidRDefault="00375124" w:rsidP="00375124">
      <w:pPr>
        <w:pStyle w:val="ad"/>
        <w:bidi w:val="0"/>
        <w:rPr>
          <w:b w:val="0"/>
          <w:bCs/>
          <w:color w:val="168489"/>
          <w:rtl/>
        </w:rPr>
      </w:pPr>
      <w:r w:rsidRPr="00375124">
        <w:rPr>
          <w:b w:val="0"/>
          <w:bCs/>
          <w:noProof/>
          <w:color w:val="168489"/>
        </w:rPr>
        <mc:AlternateContent>
          <mc:Choice Requires="wpg">
            <w:drawing>
              <wp:inline distT="0" distB="0" distL="0" distR="0" wp14:anchorId="6C527466" wp14:editId="4200FFAE">
                <wp:extent cx="5729736" cy="1860698"/>
                <wp:effectExtent l="0" t="0" r="23495" b="25400"/>
                <wp:docPr id="1085" name="Group 1"/>
                <wp:cNvGraphicFramePr/>
                <a:graphic xmlns:a="http://schemas.openxmlformats.org/drawingml/2006/main">
                  <a:graphicData uri="http://schemas.microsoft.com/office/word/2010/wordprocessingGroup">
                    <wpg:wgp>
                      <wpg:cNvGrpSpPr/>
                      <wpg:grpSpPr>
                        <a:xfrm>
                          <a:off x="0" y="0"/>
                          <a:ext cx="5729736" cy="1860698"/>
                          <a:chOff x="0" y="0"/>
                          <a:chExt cx="5397054" cy="1753072"/>
                        </a:xfrm>
                      </wpg:grpSpPr>
                      <wpg:grpSp>
                        <wpg:cNvPr id="1086" name="Group 1086"/>
                        <wpg:cNvGrpSpPr/>
                        <wpg:grpSpPr>
                          <a:xfrm>
                            <a:off x="1817024" y="0"/>
                            <a:ext cx="1753074" cy="1753072"/>
                            <a:chOff x="1817024" y="0"/>
                            <a:chExt cx="1722784" cy="1722784"/>
                          </a:xfrm>
                        </wpg:grpSpPr>
                        <wps:wsp>
                          <wps:cNvPr id="1087" name="Oval 1087"/>
                          <wps:cNvSpPr/>
                          <wps:spPr>
                            <a:xfrm>
                              <a:off x="1817024" y="0"/>
                              <a:ext cx="1722784" cy="1722784"/>
                            </a:xfrm>
                            <a:prstGeom prst="ellipse">
                              <a:avLst/>
                            </a:prstGeom>
                            <a:noFill/>
                            <a:ln>
                              <a:solidFill>
                                <a:schemeClr val="bg1">
                                  <a:lumMod val="50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12" name="Oval 1608696512"/>
                          <wps:cNvSpPr/>
                          <wps:spPr>
                            <a:xfrm>
                              <a:off x="1909790" y="92766"/>
                              <a:ext cx="1537252" cy="1537252"/>
                            </a:xfrm>
                            <a:prstGeom prst="ellipse">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13" name="Oval 1608696513"/>
                          <wps:cNvSpPr/>
                          <wps:spPr>
                            <a:xfrm>
                              <a:off x="1989578" y="172554"/>
                              <a:ext cx="1377676" cy="1377676"/>
                            </a:xfrm>
                            <a:prstGeom prst="ellipse">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14" name="TextBox 13"/>
                          <wps:cNvSpPr txBox="1">
                            <a:spLocks noChangeArrowheads="1"/>
                          </wps:cNvSpPr>
                          <wps:spPr bwMode="auto">
                            <a:xfrm flipV="1">
                              <a:off x="1909749" y="338951"/>
                              <a:ext cx="1537252" cy="940832"/>
                            </a:xfrm>
                            <a:prstGeom prst="rect">
                              <a:avLst/>
                            </a:prstGeom>
                          </wps:spPr>
                          <wps:txbx>
                            <w:txbxContent>
                              <w:p w14:paraId="6030B06D" w14:textId="25F22FBB" w:rsidR="00375124" w:rsidRPr="00375124" w:rsidRDefault="00375124" w:rsidP="00375124">
                                <w:pPr>
                                  <w:jc w:val="center"/>
                                  <w:rPr>
                                    <w:rFonts w:ascii="Adobe Arabic" w:hAnsi="Adobe Arabic" w:cs="Adobe Arabic"/>
                                    <w:b/>
                                    <w:bCs/>
                                    <w:color w:val="000000"/>
                                    <w:kern w:val="24"/>
                                    <w:sz w:val="36"/>
                                    <w:szCs w:val="36"/>
                                    <w:lang w:bidi="ar-SY"/>
                                  </w:rPr>
                                </w:pPr>
                                <w:r w:rsidRPr="00375124">
                                  <w:rPr>
                                    <w:rFonts w:ascii="Adobe Arabic" w:hAnsi="Adobe Arabic" w:cs="Adobe Arabic"/>
                                    <w:b/>
                                    <w:bCs/>
                                    <w:color w:val="000000"/>
                                    <w:kern w:val="24"/>
                                    <w:sz w:val="36"/>
                                    <w:szCs w:val="36"/>
                                    <w:rtl/>
                                    <w:lang w:bidi="ar-SY"/>
                                  </w:rPr>
                                  <w:t>سقف زجاجي (</w:t>
                                </w:r>
                                <w:r w:rsidRPr="00375124">
                                  <w:rPr>
                                    <w:rFonts w:ascii="Adobe Arabic" w:hAnsi="Adobe Arabic" w:cs="Adobe Arabic"/>
                                    <w:b/>
                                    <w:bCs/>
                                    <w:color w:val="000000"/>
                                    <w:kern w:val="24"/>
                                    <w:sz w:val="36"/>
                                    <w:szCs w:val="36"/>
                                    <w:lang w:bidi="ar-SY"/>
                                  </w:rPr>
                                  <w:t>Glass Ceiling</w:t>
                                </w:r>
                                <w:r w:rsidRPr="00375124">
                                  <w:rPr>
                                    <w:rFonts w:ascii="Adobe Arabic" w:hAnsi="Adobe Arabic" w:cs="Adobe Arabic"/>
                                    <w:b/>
                                    <w:bCs/>
                                    <w:color w:val="000000"/>
                                    <w:kern w:val="24"/>
                                    <w:sz w:val="36"/>
                                    <w:szCs w:val="36"/>
                                    <w:rtl/>
                                    <w:lang w:bidi="ar-SY"/>
                                  </w:rPr>
                                  <w:t>)</w:t>
                                </w:r>
                              </w:p>
                            </w:txbxContent>
                          </wps:txbx>
                          <wps:bodyPr rot="0" vert="horz" wrap="square" lIns="0" tIns="45720" rIns="0" bIns="45720" anchor="b" anchorCtr="0" upright="1">
                            <a:noAutofit/>
                          </wps:bodyPr>
                        </wps:wsp>
                      </wpg:grpSp>
                      <wpg:grpSp>
                        <wpg:cNvPr id="1608696515" name="Group 1608696515"/>
                        <wpg:cNvGrpSpPr/>
                        <wpg:grpSpPr>
                          <a:xfrm>
                            <a:off x="0" y="0"/>
                            <a:ext cx="5397054" cy="1753072"/>
                            <a:chOff x="0" y="0"/>
                            <a:chExt cx="5397054" cy="1753072"/>
                          </a:xfrm>
                        </wpg:grpSpPr>
                        <wpg:grpSp>
                          <wpg:cNvPr id="1608696516" name="Group 1608696516"/>
                          <wpg:cNvGrpSpPr/>
                          <wpg:grpSpPr>
                            <a:xfrm>
                              <a:off x="0" y="0"/>
                              <a:ext cx="1753074" cy="1753072"/>
                              <a:chOff x="0" y="0"/>
                              <a:chExt cx="1722784" cy="1722784"/>
                            </a:xfrm>
                          </wpg:grpSpPr>
                          <wps:wsp>
                            <wps:cNvPr id="1608696517" name="Oval 1608696517"/>
                            <wps:cNvSpPr/>
                            <wps:spPr>
                              <a:xfrm>
                                <a:off x="0" y="0"/>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18" name="Oval 1608696518"/>
                            <wps:cNvSpPr/>
                            <wps:spPr>
                              <a:xfrm>
                                <a:off x="92766" y="92766"/>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19" name="Oval 1608696519"/>
                            <wps:cNvSpPr/>
                            <wps:spPr>
                              <a:xfrm>
                                <a:off x="172554" y="172554"/>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20" name="TextBox 22"/>
                            <wps:cNvSpPr txBox="1">
                              <a:spLocks noChangeArrowheads="1"/>
                            </wps:cNvSpPr>
                            <wps:spPr bwMode="auto">
                              <a:xfrm flipV="1">
                                <a:off x="266100" y="290706"/>
                                <a:ext cx="1190534" cy="957720"/>
                              </a:xfrm>
                              <a:prstGeom prst="rect">
                                <a:avLst/>
                              </a:prstGeom>
                            </wps:spPr>
                            <wps:txbx>
                              <w:txbxContent>
                                <w:p w14:paraId="46ED3577" w14:textId="54BCB0C5" w:rsidR="00375124" w:rsidRPr="00375124" w:rsidRDefault="00375124" w:rsidP="00375124">
                                  <w:pPr>
                                    <w:jc w:val="center"/>
                                    <w:rPr>
                                      <w:rFonts w:ascii="Adobe Arabic" w:hAnsi="Adobe Arabic" w:cs="Adobe Arabic"/>
                                      <w:b/>
                                      <w:bCs/>
                                      <w:color w:val="000000"/>
                                      <w:kern w:val="24"/>
                                      <w:sz w:val="36"/>
                                      <w:szCs w:val="36"/>
                                      <w:lang w:bidi="ar-SY"/>
                                    </w:rPr>
                                  </w:pPr>
                                  <w:r w:rsidRPr="00375124">
                                    <w:rPr>
                                      <w:rFonts w:ascii="Adobe Arabic" w:hAnsi="Adobe Arabic" w:cs="Adobe Arabic"/>
                                      <w:b/>
                                      <w:bCs/>
                                      <w:color w:val="000000"/>
                                      <w:kern w:val="24"/>
                                      <w:sz w:val="36"/>
                                      <w:szCs w:val="36"/>
                                      <w:rtl/>
                                      <w:lang w:bidi="ar-SY"/>
                                    </w:rPr>
                                    <w:t>التغيّرات السريعة في سوق العمل</w:t>
                                  </w:r>
                                </w:p>
                              </w:txbxContent>
                            </wps:txbx>
                            <wps:bodyPr rot="0" vert="horz" wrap="square" lIns="0" tIns="45720" rIns="0" bIns="45720" anchor="b" anchorCtr="0" upright="1">
                              <a:noAutofit/>
                            </wps:bodyPr>
                          </wps:wsp>
                        </wpg:grpSp>
                        <wpg:grpSp>
                          <wpg:cNvPr id="1608696521" name="Group 1608696521"/>
                          <wpg:cNvGrpSpPr/>
                          <wpg:grpSpPr>
                            <a:xfrm>
                              <a:off x="3643980" y="0"/>
                              <a:ext cx="1753074" cy="1753072"/>
                              <a:chOff x="3643980" y="0"/>
                              <a:chExt cx="1722784" cy="1722784"/>
                            </a:xfrm>
                          </wpg:grpSpPr>
                          <wps:wsp>
                            <wps:cNvPr id="1608696522" name="Oval 1608696522"/>
                            <wps:cNvSpPr/>
                            <wps:spPr>
                              <a:xfrm>
                                <a:off x="3643980"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23" name="Oval 1608696523"/>
                            <wps:cNvSpPr/>
                            <wps:spPr>
                              <a:xfrm>
                                <a:off x="3736746"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24" name="Oval 1608696524"/>
                            <wps:cNvSpPr/>
                            <wps:spPr>
                              <a:xfrm>
                                <a:off x="3816534"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25" name="TextBox 9"/>
                            <wps:cNvSpPr txBox="1">
                              <a:spLocks noChangeArrowheads="1"/>
                            </wps:cNvSpPr>
                            <wps:spPr bwMode="auto">
                              <a:xfrm flipV="1">
                                <a:off x="3878781" y="290730"/>
                                <a:ext cx="1252807" cy="979207"/>
                              </a:xfrm>
                              <a:prstGeom prst="rect">
                                <a:avLst/>
                              </a:prstGeom>
                            </wps:spPr>
                            <wps:txbx>
                              <w:txbxContent>
                                <w:p w14:paraId="1528F757" w14:textId="48A7BA7F" w:rsidR="00375124" w:rsidRPr="00375124" w:rsidRDefault="00375124" w:rsidP="00375124">
                                  <w:pPr>
                                    <w:jc w:val="center"/>
                                    <w:rPr>
                                      <w:rFonts w:ascii="Adobe Arabic" w:hAnsi="Adobe Arabic" w:cs="Adobe Arabic"/>
                                      <w:b/>
                                      <w:bCs/>
                                      <w:color w:val="000000"/>
                                      <w:kern w:val="24"/>
                                      <w:sz w:val="36"/>
                                      <w:szCs w:val="36"/>
                                      <w:lang w:bidi="ar-SY"/>
                                    </w:rPr>
                                  </w:pPr>
                                  <w:r w:rsidRPr="00375124">
                                    <w:rPr>
                                      <w:rFonts w:ascii="Adobe Arabic" w:hAnsi="Adobe Arabic" w:cs="Adobe Arabic"/>
                                      <w:b/>
                                      <w:bCs/>
                                      <w:color w:val="000000"/>
                                      <w:kern w:val="24"/>
                                      <w:sz w:val="36"/>
                                      <w:szCs w:val="36"/>
                                      <w:rtl/>
                                      <w:lang w:bidi="ar-SY"/>
                                    </w:rPr>
                                    <w:t>ثقافة مؤسسية لا تشجّع التطوّر</w:t>
                                  </w:r>
                                </w:p>
                              </w:txbxContent>
                            </wps:txbx>
                            <wps:bodyPr rot="0" vert="horz" wrap="square" lIns="0" tIns="45720" rIns="0" bIns="45720" anchor="b" anchorCtr="0" upright="1">
                              <a:noAutofit/>
                            </wps:bodyPr>
                          </wps:wsp>
                        </wpg:grpSp>
                      </wpg:grpSp>
                    </wpg:wgp>
                  </a:graphicData>
                </a:graphic>
              </wp:inline>
            </w:drawing>
          </mc:Choice>
          <mc:Fallback>
            <w:pict>
              <v:group w14:anchorId="6C527466" id="Group 1" o:spid="_x0000_s1254" style="width:451.15pt;height:146.5pt;mso-position-horizontal-relative:char;mso-position-vertical-relative:line" coordsize="53970,17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">
                <v:group id="Group 1086" o:spid="_x0000_s1255" style="position:absolute;left:18170;width:17530;height:17530" coordorigin="1817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">
                  <v:oval id="Oval 1087" o:spid="_x0000_s1256" style="position:absolute;left:18170;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" filled="f" strokecolor="#7f7f7f [1612]" strokeweight="1pt">
                    <v:stroke dashstyle="1 1" joinstyle="miter"/>
                  </v:oval>
                  <v:oval id="Oval 1608696512" o:spid="_x0000_s1257" style="position:absolute;left:1909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" fillcolor="#7f7f7f [1612]" strokecolor="#7f7f7f [1612]" strokeweight="1pt">
                    <v:stroke joinstyle="miter"/>
                  </v:oval>
                  <v:oval id="Oval 1608696513" o:spid="_x0000_s1258" style="position:absolute;left:1989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" fillcolor="white [3212]" strokecolor="#7f7f7f [1612]" strokeweight="1pt">
                    <v:stroke joinstyle="miter"/>
                  </v:oval>
                  <v:shape id="TextBox 13" o:spid="_x0000_s1259" type="#_x0000_t202" style="position:absolute;left:19097;top:3389;width:15373;height:9408;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" filled="f" stroked="f">
                    <v:textbox inset="0,,0">
                      <w:txbxContent>
                        <w:p w14:paraId="6030B06D" w14:textId="25F22FBB" w:rsidR="00375124" w:rsidRPr="00375124" w:rsidRDefault="00375124" w:rsidP="00375124">
                          <w:pPr>
                            <w:jc w:val="center"/>
                            <w:rPr>
                              <w:rFonts w:ascii="Adobe Arabic" w:hAnsi="Adobe Arabic" w:cs="Adobe Arabic"/>
                              <w:b/>
                              <w:bCs/>
                              <w:color w:val="000000"/>
                              <w:kern w:val="24"/>
                              <w:sz w:val="36"/>
                              <w:szCs w:val="36"/>
                              <w:lang w:bidi="ar-SY"/>
                            </w:rPr>
                          </w:pPr>
                          <w:r w:rsidRPr="00375124">
                            <w:rPr>
                              <w:rFonts w:ascii="Adobe Arabic" w:hAnsi="Adobe Arabic" w:cs="Adobe Arabic"/>
                              <w:b/>
                              <w:bCs/>
                              <w:color w:val="000000"/>
                              <w:kern w:val="24"/>
                              <w:sz w:val="36"/>
                              <w:szCs w:val="36"/>
                              <w:rtl/>
                              <w:lang w:bidi="ar-SY"/>
                            </w:rPr>
                            <w:t>سقف زجاجي (</w:t>
                          </w:r>
                          <w:r w:rsidRPr="00375124">
                            <w:rPr>
                              <w:rFonts w:ascii="Adobe Arabic" w:hAnsi="Adobe Arabic" w:cs="Adobe Arabic"/>
                              <w:b/>
                              <w:bCs/>
                              <w:color w:val="000000"/>
                              <w:kern w:val="24"/>
                              <w:sz w:val="36"/>
                              <w:szCs w:val="36"/>
                              <w:lang w:bidi="ar-SY"/>
                            </w:rPr>
                            <w:t>Glass Ceiling</w:t>
                          </w:r>
                          <w:r w:rsidRPr="00375124">
                            <w:rPr>
                              <w:rFonts w:ascii="Adobe Arabic" w:hAnsi="Adobe Arabic" w:cs="Adobe Arabic"/>
                              <w:b/>
                              <w:bCs/>
                              <w:color w:val="000000"/>
                              <w:kern w:val="24"/>
                              <w:sz w:val="36"/>
                              <w:szCs w:val="36"/>
                              <w:rtl/>
                              <w:lang w:bidi="ar-SY"/>
                            </w:rPr>
                            <w:t>)</w:t>
                          </w:r>
                        </w:p>
                      </w:txbxContent>
                    </v:textbox>
                  </v:shape>
                </v:group>
                <v:group id="Group 1608696515" o:spid="_x0000_s1260" style="position:absolute;width:53970;height:17530" coordsize="53970,17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">
                  <v:group id="Group 1608696516" o:spid="_x0000_s1261" style="position:absolute;width:17530;height:1753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">
                    <v:oval id="Oval 1608696517" o:spid="_x0000_s1262"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" filled="f" strokecolor="#ffd366" strokeweight="1pt">
                      <v:stroke dashstyle="1 1" joinstyle="miter"/>
                    </v:oval>
                    <v:oval id="Oval 1608696518" o:spid="_x0000_s1263"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" fillcolor="#ffd366" strokecolor="#ffd366" strokeweight="1pt">
                      <v:stroke joinstyle="miter"/>
                    </v:oval>
                    <v:oval id="Oval 1608696519" o:spid="_x0000_s1264"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" fillcolor="white [3212]" strokecolor="#ffd366" strokeweight="1pt">
                      <v:stroke joinstyle="miter"/>
                    </v:oval>
                    <v:shape id="TextBox 22" o:spid="_x0000_s1265" type="#_x0000_t202" style="position:absolute;left:2661;top:2907;width:11905;height:957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" filled="f" stroked="f">
                      <v:textbox inset="0,,0">
                        <w:txbxContent>
                          <w:p w14:paraId="46ED3577" w14:textId="54BCB0C5" w:rsidR="00375124" w:rsidRPr="00375124" w:rsidRDefault="00375124" w:rsidP="00375124">
                            <w:pPr>
                              <w:jc w:val="center"/>
                              <w:rPr>
                                <w:rFonts w:ascii="Adobe Arabic" w:hAnsi="Adobe Arabic" w:cs="Adobe Arabic"/>
                                <w:b/>
                                <w:bCs/>
                                <w:color w:val="000000"/>
                                <w:kern w:val="24"/>
                                <w:sz w:val="36"/>
                                <w:szCs w:val="36"/>
                                <w:lang w:bidi="ar-SY"/>
                              </w:rPr>
                            </w:pPr>
                            <w:r w:rsidRPr="00375124">
                              <w:rPr>
                                <w:rFonts w:ascii="Adobe Arabic" w:hAnsi="Adobe Arabic" w:cs="Adobe Arabic"/>
                                <w:b/>
                                <w:bCs/>
                                <w:color w:val="000000"/>
                                <w:kern w:val="24"/>
                                <w:sz w:val="36"/>
                                <w:szCs w:val="36"/>
                                <w:rtl/>
                                <w:lang w:bidi="ar-SY"/>
                              </w:rPr>
                              <w:t>التغيّرات السريعة في سوق العمل</w:t>
                            </w:r>
                          </w:p>
                        </w:txbxContent>
                      </v:textbox>
                    </v:shape>
                  </v:group>
                  <v:group id="Group 1608696521" o:spid="_x0000_s1266" style="position:absolute;left:36439;width:17531;height:17530" coordorigin="36439"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">
                    <v:oval id="Oval 1608696522" o:spid="_x0000_s1267" style="position:absolute;left:36439;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" filled="f" strokecolor="#168489" strokeweight="1pt">
                      <v:stroke dashstyle="1 1" joinstyle="miter"/>
                    </v:oval>
                    <v:oval id="Oval 1608696523" o:spid="_x0000_s1268" style="position:absolute;left:37367;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" fillcolor="#168489" strokecolor="#168489" strokeweight="1pt">
                      <v:stroke joinstyle="miter"/>
                    </v:oval>
                    <v:oval id="Oval 1608696524" o:spid="_x0000_s1269" style="position:absolute;left:3816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" fillcolor="white [3212]" strokecolor="#168489" strokeweight="1pt">
                      <v:stroke joinstyle="miter"/>
                    </v:oval>
                    <v:shape id="TextBox 9" o:spid="_x0000_s1270" type="#_x0000_t202" style="position:absolute;left:38787;top:2907;width:12528;height:9792;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" filled="f" stroked="f">
                      <v:textbox inset="0,,0">
                        <w:txbxContent>
                          <w:p w14:paraId="1528F757" w14:textId="48A7BA7F" w:rsidR="00375124" w:rsidRPr="00375124" w:rsidRDefault="00375124" w:rsidP="00375124">
                            <w:pPr>
                              <w:jc w:val="center"/>
                              <w:rPr>
                                <w:rFonts w:ascii="Adobe Arabic" w:hAnsi="Adobe Arabic" w:cs="Adobe Arabic"/>
                                <w:b/>
                                <w:bCs/>
                                <w:color w:val="000000"/>
                                <w:kern w:val="24"/>
                                <w:sz w:val="36"/>
                                <w:szCs w:val="36"/>
                                <w:lang w:bidi="ar-SY"/>
                              </w:rPr>
                            </w:pPr>
                            <w:r w:rsidRPr="00375124">
                              <w:rPr>
                                <w:rFonts w:ascii="Adobe Arabic" w:hAnsi="Adobe Arabic" w:cs="Adobe Arabic"/>
                                <w:b/>
                                <w:bCs/>
                                <w:color w:val="000000"/>
                                <w:kern w:val="24"/>
                                <w:sz w:val="36"/>
                                <w:szCs w:val="36"/>
                                <w:rtl/>
                                <w:lang w:bidi="ar-SY"/>
                              </w:rPr>
                              <w:t>ثقافة مؤسسية لا تشجّع التطوّر</w:t>
                            </w:r>
                          </w:p>
                        </w:txbxContent>
                      </v:textbox>
                    </v:shape>
                  </v:group>
                </v:group>
                <w10:anchorlock/>
              </v:group>
            </w:pict>
          </mc:Fallback>
        </mc:AlternateContent>
      </w:r>
    </w:p>
    <w:p w14:paraId="05E4D3A6" w14:textId="0B588235" w:rsidR="00D0278B" w:rsidRPr="00E7423B" w:rsidRDefault="00D0278B" w:rsidP="00D0278B">
      <w:pPr>
        <w:rPr>
          <w:rtl/>
        </w:rPr>
      </w:pPr>
      <w:r w:rsidRPr="002A078C">
        <w:rPr>
          <w:rFonts w:ascii="Sakkal Majalla" w:hAnsi="Sakkal Majalla"/>
          <w:noProof/>
          <w:sz w:val="34"/>
          <w:lang w:bidi="ar-EG"/>
        </w:rPr>
        <mc:AlternateContent>
          <mc:Choice Requires="wpg">
            <w:drawing>
              <wp:inline distT="0" distB="0" distL="0" distR="0" wp14:anchorId="5D87E9D1" wp14:editId="6E5B9903">
                <wp:extent cx="5731510" cy="891540"/>
                <wp:effectExtent l="0" t="0" r="2540" b="22860"/>
                <wp:docPr id="74544552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5445530" name="مجموعة 47"/>
                        <wpg:cNvGrpSpPr/>
                        <wpg:grpSpPr>
                          <a:xfrm>
                            <a:off x="0" y="0"/>
                            <a:ext cx="5731510" cy="895351"/>
                            <a:chOff x="0" y="0"/>
                            <a:chExt cx="5878196" cy="918845"/>
                          </a:xfrm>
                        </wpg:grpSpPr>
                        <wpg:grpSp>
                          <wpg:cNvPr id="745445531" name="مجموعة 48"/>
                          <wpg:cNvGrpSpPr/>
                          <wpg:grpSpPr>
                            <a:xfrm>
                              <a:off x="0" y="0"/>
                              <a:ext cx="5878196" cy="918845"/>
                              <a:chOff x="0" y="0"/>
                              <a:chExt cx="6240348" cy="919070"/>
                            </a:xfrm>
                          </wpg:grpSpPr>
                          <wpg:grpSp>
                            <wpg:cNvPr id="745445532" name="مجموعة 49"/>
                            <wpg:cNvGrpSpPr/>
                            <wpg:grpSpPr>
                              <a:xfrm>
                                <a:off x="0" y="169208"/>
                                <a:ext cx="5433072" cy="580613"/>
                                <a:chOff x="0" y="169208"/>
                                <a:chExt cx="5433072" cy="580613"/>
                              </a:xfrm>
                            </wpg:grpSpPr>
                            <wps:wsp>
                              <wps:cNvPr id="74544553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3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36" name="مربع نص 41"/>
                          <wps:cNvSpPr txBox="1"/>
                          <wps:spPr>
                            <a:xfrm>
                              <a:off x="204466" y="256739"/>
                              <a:ext cx="4615440" cy="389397"/>
                            </a:xfrm>
                            <a:prstGeom prst="rect">
                              <a:avLst/>
                            </a:prstGeom>
                            <a:noFill/>
                          </wps:spPr>
                          <wps:txbx>
                            <w:txbxContent>
                              <w:p w14:paraId="369849EB" w14:textId="5A577079"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ثقافة مؤسسية لا تشجّع التطوّر:</w:t>
                                </w:r>
                              </w:p>
                            </w:txbxContent>
                          </wps:txbx>
                          <wps:bodyPr wrap="square" rtlCol="1">
                            <a:spAutoFit/>
                          </wps:bodyPr>
                        </wps:wsp>
                      </wpg:grpSp>
                      <pic:pic xmlns:pic="http://schemas.openxmlformats.org/drawingml/2006/picture">
                        <pic:nvPicPr>
                          <pic:cNvPr id="745445537"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D87E9D1" id="_x0000_s127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ey8VyBwAA9B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12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">
                  <v:group id="مجموعة 48" o:spid="_x0000_s12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">
                    <v:group id="مجموعة 49" o:spid="_x0000_s12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">
                      <v:shape id="شكل حر 50" o:spid="_x0000_s12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" fillcolor="#a5a5a5 [2092]" stroked="f" strokeweight="1pt">
                        <v:stroke joinstyle="miter"/>
                      </v:roundrect>
                    </v:group>
                    <v:oval id="شكل بيضاوي 52" o:spid="_x0000_s12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" filled="f" strokecolor="#168489" strokeweight="1pt">
                      <v:stroke joinstyle="miter"/>
                    </v:oval>
                  </v:group>
                  <v:shape id="مربع نص 41" o:spid="_x0000_s1278"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" filled="f" stroked="f">
                    <v:textbox style="mso-fit-shape-to-text:t">
                      <w:txbxContent>
                        <w:p w14:paraId="369849EB" w14:textId="5A577079"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ثقافة مؤسسية لا تشجّع التطوّر:</w:t>
                          </w:r>
                        </w:p>
                      </w:txbxContent>
                    </v:textbox>
                  </v:shape>
                </v:group>
                <v:shape id="صورة 54" o:spid="_x0000_s12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">
                  <v:imagedata r:id="rId104" o:title=""/>
                </v:shape>
                <w10:anchorlock/>
              </v:group>
            </w:pict>
          </mc:Fallback>
        </mc:AlternateContent>
      </w:r>
    </w:p>
    <w:p w14:paraId="3DC9995A" w14:textId="0D28D5B8" w:rsidR="00D0278B" w:rsidRPr="00E7423B" w:rsidRDefault="00D0278B" w:rsidP="00D0278B">
      <w:pPr>
        <w:rPr>
          <w:rtl/>
        </w:rPr>
      </w:pPr>
      <w:r w:rsidRPr="00E7423B">
        <w:rPr>
          <w:rtl/>
        </w:rPr>
        <w:t>بيئة عمل تفتقر إلى ثقافة دعم التعلّم المستمر.</w:t>
      </w:r>
    </w:p>
    <w:p w14:paraId="7A0CF26D" w14:textId="77777777" w:rsidR="00D0278B" w:rsidRDefault="00D0278B" w:rsidP="00D0278B">
      <w:pPr>
        <w:rPr>
          <w:rtl/>
        </w:rPr>
      </w:pPr>
      <w:r w:rsidRPr="00E7423B">
        <w:rPr>
          <w:rtl/>
        </w:rPr>
        <w:t xml:space="preserve">   الحل: المبادرة الذاتية وخلق فرص التعلّم والبحث عن داعمين خارج المؤسسة.</w:t>
      </w:r>
    </w:p>
    <w:p w14:paraId="5801989E" w14:textId="126FF23D" w:rsidR="00D0278B" w:rsidRPr="00E7423B" w:rsidRDefault="00D0278B" w:rsidP="00D0278B">
      <w:pPr>
        <w:rPr>
          <w:rtl/>
        </w:rPr>
      </w:pPr>
      <w:r w:rsidRPr="002A078C">
        <w:rPr>
          <w:rFonts w:ascii="Sakkal Majalla" w:hAnsi="Sakkal Majalla"/>
          <w:noProof/>
          <w:sz w:val="34"/>
          <w:lang w:bidi="ar-EG"/>
        </w:rPr>
        <mc:AlternateContent>
          <mc:Choice Requires="wpg">
            <w:drawing>
              <wp:inline distT="0" distB="0" distL="0" distR="0" wp14:anchorId="6BACD531" wp14:editId="0046E2DF">
                <wp:extent cx="5731510" cy="891540"/>
                <wp:effectExtent l="0" t="0" r="2540" b="22860"/>
                <wp:docPr id="7454455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5445539" name="مجموعة 47"/>
                        <wpg:cNvGrpSpPr/>
                        <wpg:grpSpPr>
                          <a:xfrm>
                            <a:off x="0" y="0"/>
                            <a:ext cx="5731510" cy="895351"/>
                            <a:chOff x="0" y="0"/>
                            <a:chExt cx="5878196" cy="918845"/>
                          </a:xfrm>
                        </wpg:grpSpPr>
                        <wpg:grpSp>
                          <wpg:cNvPr id="745445540" name="مجموعة 48"/>
                          <wpg:cNvGrpSpPr/>
                          <wpg:grpSpPr>
                            <a:xfrm>
                              <a:off x="0" y="0"/>
                              <a:ext cx="5878196" cy="918845"/>
                              <a:chOff x="0" y="0"/>
                              <a:chExt cx="6240348" cy="919070"/>
                            </a:xfrm>
                          </wpg:grpSpPr>
                          <wpg:grpSp>
                            <wpg:cNvPr id="745445541" name="مجموعة 49"/>
                            <wpg:cNvGrpSpPr/>
                            <wpg:grpSpPr>
                              <a:xfrm>
                                <a:off x="0" y="169208"/>
                                <a:ext cx="5433072" cy="580613"/>
                                <a:chOff x="0" y="169208"/>
                                <a:chExt cx="5433072" cy="580613"/>
                              </a:xfrm>
                            </wpg:grpSpPr>
                            <wps:wsp>
                              <wps:cNvPr id="7454455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45" name="مربع نص 41"/>
                          <wps:cNvSpPr txBox="1"/>
                          <wps:spPr>
                            <a:xfrm>
                              <a:off x="204466" y="256739"/>
                              <a:ext cx="4615440" cy="389397"/>
                            </a:xfrm>
                            <a:prstGeom prst="rect">
                              <a:avLst/>
                            </a:prstGeom>
                            <a:noFill/>
                          </wps:spPr>
                          <wps:txbx>
                            <w:txbxContent>
                              <w:p w14:paraId="5048C30F" w14:textId="2A7CDF81"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سقف زجاجي (</w:t>
                                </w:r>
                                <w:r w:rsidRPr="00FC5C92">
                                  <w:rPr>
                                    <w:rFonts w:eastAsia="Calibri" w:hAnsi="Adobe Arabic" w:cs="Adobe Arabic"/>
                                    <w:b/>
                                    <w:bCs/>
                                    <w:color w:val="FFFFFF"/>
                                    <w:kern w:val="24"/>
                                    <w:szCs w:val="28"/>
                                    <w:lang w:bidi="ar-EG"/>
                                  </w:rPr>
                                  <w:t>Glass</w:t>
                                </w:r>
                                <w:r w:rsidRPr="00FC5C92">
                                  <w:rPr>
                                    <w:rFonts w:eastAsia="Calibri" w:hAnsi="Adobe Arabic" w:cs="Adobe Arabic"/>
                                    <w:b/>
                                    <w:bCs/>
                                    <w:color w:val="FFFFFF"/>
                                    <w:kern w:val="24"/>
                                    <w:sz w:val="36"/>
                                    <w:szCs w:val="36"/>
                                    <w:lang w:bidi="ar-EG"/>
                                  </w:rPr>
                                  <w:t xml:space="preserve"> </w:t>
                                </w:r>
                                <w:r w:rsidRPr="00FC5C92">
                                  <w:rPr>
                                    <w:rFonts w:eastAsia="Calibri" w:hAnsi="Adobe Arabic" w:cs="Adobe Arabic"/>
                                    <w:b/>
                                    <w:bCs/>
                                    <w:color w:val="FFFFFF"/>
                                    <w:kern w:val="24"/>
                                    <w:szCs w:val="28"/>
                                    <w:lang w:bidi="ar-EG"/>
                                  </w:rPr>
                                  <w:t>Ceiling</w:t>
                                </w:r>
                                <w:r w:rsidRPr="00FC5C9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745445546"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ACD531" id="_x0000_s128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AnXvGZvBwAA9B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12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">
                  <v:group id="مجموعة 48" o:spid="_x0000_s12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">
                    <v:group id="مجموعة 49" o:spid="_x0000_s12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">
                      <v:shape id="شكل حر 50" o:spid="_x0000_s12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" fillcolor="#a5a5a5 [2092]" stroked="f" strokeweight="1pt">
                        <v:stroke joinstyle="miter"/>
                      </v:roundrect>
                    </v:group>
                    <v:oval id="شكل بيضاوي 52" o:spid="_x0000_s12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" filled="f" strokecolor="#168489" strokeweight="1pt">
                      <v:stroke joinstyle="miter"/>
                    </v:oval>
                  </v:group>
                  <v:shape id="مربع نص 41" o:spid="_x0000_s1287"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" filled="f" stroked="f">
                    <v:textbox style="mso-fit-shape-to-text:t">
                      <w:txbxContent>
                        <w:p w14:paraId="5048C30F" w14:textId="2A7CDF81"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سقف زجاجي (</w:t>
                          </w:r>
                          <w:r w:rsidRPr="00FC5C92">
                            <w:rPr>
                              <w:rFonts w:eastAsia="Calibri" w:hAnsi="Adobe Arabic" w:cs="Adobe Arabic"/>
                              <w:b/>
                              <w:bCs/>
                              <w:color w:val="FFFFFF"/>
                              <w:kern w:val="24"/>
                              <w:szCs w:val="28"/>
                              <w:lang w:bidi="ar-EG"/>
                            </w:rPr>
                            <w:t>Glass</w:t>
                          </w:r>
                          <w:r w:rsidRPr="00FC5C92">
                            <w:rPr>
                              <w:rFonts w:eastAsia="Calibri" w:hAnsi="Adobe Arabic" w:cs="Adobe Arabic"/>
                              <w:b/>
                              <w:bCs/>
                              <w:color w:val="FFFFFF"/>
                              <w:kern w:val="24"/>
                              <w:sz w:val="36"/>
                              <w:szCs w:val="36"/>
                              <w:lang w:bidi="ar-EG"/>
                            </w:rPr>
                            <w:t xml:space="preserve"> </w:t>
                          </w:r>
                          <w:r w:rsidRPr="00FC5C92">
                            <w:rPr>
                              <w:rFonts w:eastAsia="Calibri" w:hAnsi="Adobe Arabic" w:cs="Adobe Arabic"/>
                              <w:b/>
                              <w:bCs/>
                              <w:color w:val="FFFFFF"/>
                              <w:kern w:val="24"/>
                              <w:szCs w:val="28"/>
                              <w:lang w:bidi="ar-EG"/>
                            </w:rPr>
                            <w:t>Ceiling</w:t>
                          </w:r>
                          <w:r w:rsidRPr="00FC5C92">
                            <w:rPr>
                              <w:rFonts w:eastAsia="Calibri" w:hAnsi="Adobe Arabic" w:cs="Adobe Arabic"/>
                              <w:b/>
                              <w:bCs/>
                              <w:color w:val="FFFFFF"/>
                              <w:kern w:val="24"/>
                              <w:sz w:val="36"/>
                              <w:szCs w:val="36"/>
                              <w:rtl/>
                              <w:lang w:bidi="ar-EG"/>
                            </w:rPr>
                            <w:t>):</w:t>
                          </w:r>
                        </w:p>
                      </w:txbxContent>
                    </v:textbox>
                  </v:shape>
                </v:group>
                <v:shape id="صورة 54" o:spid="_x0000_s12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">
                  <v:imagedata r:id="rId104" o:title=""/>
                </v:shape>
                <w10:anchorlock/>
              </v:group>
            </w:pict>
          </mc:Fallback>
        </mc:AlternateContent>
      </w:r>
    </w:p>
    <w:p w14:paraId="5DBD2C8B" w14:textId="1C4E7A8C" w:rsidR="00D0278B" w:rsidRPr="00E7423B" w:rsidRDefault="00D0278B" w:rsidP="00D0278B">
      <w:pPr>
        <w:rPr>
          <w:rtl/>
        </w:rPr>
      </w:pPr>
      <w:r w:rsidRPr="00E7423B">
        <w:rPr>
          <w:rtl/>
        </w:rPr>
        <w:t>حواجز غير مرئية تعيق التقدّم المهني.</w:t>
      </w:r>
    </w:p>
    <w:p w14:paraId="3D62AE88" w14:textId="77777777" w:rsidR="00D0278B" w:rsidRDefault="00D0278B" w:rsidP="00D0278B">
      <w:pPr>
        <w:rPr>
          <w:rtl/>
        </w:rPr>
      </w:pPr>
      <w:r w:rsidRPr="00E7423B">
        <w:rPr>
          <w:rtl/>
        </w:rPr>
        <w:lastRenderedPageBreak/>
        <w:t xml:space="preserve">   الحل: بناء شبكة علاقات مهنية قوية والبحث عن راعٍ مهني (</w:t>
      </w:r>
      <w:r w:rsidRPr="00E7423B">
        <w:t>Sponsor</w:t>
      </w:r>
      <w:r w:rsidRPr="00E7423B">
        <w:rPr>
          <w:rtl/>
        </w:rPr>
        <w:t>).</w:t>
      </w:r>
    </w:p>
    <w:p w14:paraId="7D4BEB4A" w14:textId="4591DB8E" w:rsidR="00D0278B" w:rsidRPr="00E7423B" w:rsidRDefault="00D0278B" w:rsidP="00D0278B">
      <w:pPr>
        <w:rPr>
          <w:rtl/>
        </w:rPr>
      </w:pPr>
      <w:r w:rsidRPr="002A078C">
        <w:rPr>
          <w:rFonts w:ascii="Sakkal Majalla" w:hAnsi="Sakkal Majalla"/>
          <w:noProof/>
          <w:sz w:val="34"/>
          <w:lang w:bidi="ar-EG"/>
        </w:rPr>
        <mc:AlternateContent>
          <mc:Choice Requires="wpg">
            <w:drawing>
              <wp:inline distT="0" distB="0" distL="0" distR="0" wp14:anchorId="07A0A0EB" wp14:editId="1DDC7D43">
                <wp:extent cx="5731510" cy="891540"/>
                <wp:effectExtent l="0" t="0" r="2540" b="22860"/>
                <wp:docPr id="74544554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5445548" name="مجموعة 47"/>
                        <wpg:cNvGrpSpPr/>
                        <wpg:grpSpPr>
                          <a:xfrm>
                            <a:off x="0" y="0"/>
                            <a:ext cx="5731510" cy="895351"/>
                            <a:chOff x="0" y="0"/>
                            <a:chExt cx="5878196" cy="918845"/>
                          </a:xfrm>
                        </wpg:grpSpPr>
                        <wpg:grpSp>
                          <wpg:cNvPr id="745445549" name="مجموعة 48"/>
                          <wpg:cNvGrpSpPr/>
                          <wpg:grpSpPr>
                            <a:xfrm>
                              <a:off x="0" y="0"/>
                              <a:ext cx="5878196" cy="918845"/>
                              <a:chOff x="0" y="0"/>
                              <a:chExt cx="6240348" cy="919070"/>
                            </a:xfrm>
                          </wpg:grpSpPr>
                          <wpg:grpSp>
                            <wpg:cNvPr id="745445550" name="مجموعة 49"/>
                            <wpg:cNvGrpSpPr/>
                            <wpg:grpSpPr>
                              <a:xfrm>
                                <a:off x="0" y="169208"/>
                                <a:ext cx="5433072" cy="580613"/>
                                <a:chOff x="0" y="169208"/>
                                <a:chExt cx="5433072" cy="580613"/>
                              </a:xfrm>
                            </wpg:grpSpPr>
                            <wps:wsp>
                              <wps:cNvPr id="7454455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54" name="مربع نص 41"/>
                          <wps:cNvSpPr txBox="1"/>
                          <wps:spPr>
                            <a:xfrm>
                              <a:off x="204466" y="256739"/>
                              <a:ext cx="4615440" cy="389397"/>
                            </a:xfrm>
                            <a:prstGeom prst="rect">
                              <a:avLst/>
                            </a:prstGeom>
                            <a:noFill/>
                          </wps:spPr>
                          <wps:txbx>
                            <w:txbxContent>
                              <w:p w14:paraId="648E63A7" w14:textId="112563A6"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التغيّرات السريعة في سوق العمل:</w:t>
                                </w:r>
                              </w:p>
                            </w:txbxContent>
                          </wps:txbx>
                          <wps:bodyPr wrap="square" rtlCol="1">
                            <a:spAutoFit/>
                          </wps:bodyPr>
                        </wps:wsp>
                      </wpg:grpSp>
                      <pic:pic xmlns:pic="http://schemas.openxmlformats.org/drawingml/2006/picture">
                        <pic:nvPicPr>
                          <pic:cNvPr id="745445555"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7A0A0EB" id="_x0000_s128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p+UT4bQcAAPQ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12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">
                  <v:group id="مجموعة 48" o:spid="_x0000_s12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">
                    <v:group id="مجموعة 49" o:spid="_x0000_s12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">
                      <v:shape id="شكل حر 50" o:spid="_x0000_s12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" fillcolor="#a5a5a5 [2092]" stroked="f" strokeweight="1pt">
                        <v:stroke joinstyle="miter"/>
                      </v:roundrect>
                    </v:group>
                    <v:oval id="شكل بيضاوي 52" o:spid="_x0000_s12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" filled="f" strokecolor="#168489" strokeweight="1pt">
                      <v:stroke joinstyle="miter"/>
                    </v:oval>
                  </v:group>
                  <v:shape id="مربع نص 41" o:spid="_x0000_s1296"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" filled="f" stroked="f">
                    <v:textbox style="mso-fit-shape-to-text:t">
                      <w:txbxContent>
                        <w:p w14:paraId="648E63A7" w14:textId="112563A6" w:rsidR="00D0278B" w:rsidRDefault="00FC5C92" w:rsidP="00D0278B">
                          <w:pPr>
                            <w:rPr>
                              <w:rFonts w:eastAsia="Calibri" w:hAnsi="Adobe Arabic" w:cs="Adobe Arabic"/>
                              <w:b/>
                              <w:bCs/>
                              <w:color w:val="FFFFFF"/>
                              <w:kern w:val="24"/>
                              <w:sz w:val="36"/>
                              <w:szCs w:val="36"/>
                              <w:lang w:bidi="ar-EG"/>
                            </w:rPr>
                          </w:pPr>
                          <w:r w:rsidRPr="00FC5C92">
                            <w:rPr>
                              <w:rFonts w:eastAsia="Calibri" w:hAnsi="Adobe Arabic" w:cs="Adobe Arabic"/>
                              <w:b/>
                              <w:bCs/>
                              <w:color w:val="FFFFFF"/>
                              <w:kern w:val="24"/>
                              <w:sz w:val="36"/>
                              <w:szCs w:val="36"/>
                              <w:rtl/>
                              <w:lang w:bidi="ar-EG"/>
                            </w:rPr>
                            <w:t>التغيّرات السريعة في سوق العمل:</w:t>
                          </w:r>
                        </w:p>
                      </w:txbxContent>
                    </v:textbox>
                  </v:shape>
                </v:group>
                <v:shape id="صورة 54" o:spid="_x0000_s12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">
                  <v:imagedata r:id="rId104" o:title=""/>
                </v:shape>
                <w10:anchorlock/>
              </v:group>
            </w:pict>
          </mc:Fallback>
        </mc:AlternateContent>
      </w:r>
    </w:p>
    <w:p w14:paraId="0DCE6FAD" w14:textId="307566CD" w:rsidR="00D0278B" w:rsidRPr="00E7423B" w:rsidRDefault="00D0278B" w:rsidP="00D0278B">
      <w:pPr>
        <w:rPr>
          <w:rtl/>
        </w:rPr>
      </w:pPr>
      <w:r w:rsidRPr="00E7423B">
        <w:rPr>
          <w:rtl/>
        </w:rPr>
        <w:t>تقادم المهارات بسرعة مع تطوّر التكنولوجيا.</w:t>
      </w:r>
    </w:p>
    <w:p w14:paraId="439EF246" w14:textId="77777777" w:rsidR="00D0278B" w:rsidRPr="00E7423B" w:rsidRDefault="00D0278B" w:rsidP="00D0278B">
      <w:pPr>
        <w:rPr>
          <w:rtl/>
        </w:rPr>
      </w:pPr>
      <w:r w:rsidRPr="00E7423B">
        <w:rPr>
          <w:rtl/>
        </w:rPr>
        <w:t xml:space="preserve">   الحل: الالتزام بالتعلّم المستمر ومتابعة اتّجاهات السوق.</w:t>
      </w:r>
    </w:p>
    <w:p w14:paraId="43C14AA3" w14:textId="77777777" w:rsidR="00D0278B" w:rsidRPr="00E7423B" w:rsidRDefault="00D0278B" w:rsidP="00D0278B">
      <w:pPr>
        <w:rPr>
          <w:rtl/>
        </w:rPr>
      </w:pPr>
      <w:r w:rsidRPr="00E7423B">
        <w:rPr>
          <w:rtl/>
        </w:rPr>
        <w:t>وفقاً لتقرير المنتدى الاقتصادي العالمي (2023)، فإنّ 50% من القوى العاملة العالمية ستحتاج إلى إعادة تأهيل مهاراتها بحلول عام 2027 بسبب التغيّرات التكنولوجية المتسارعة.</w:t>
      </w:r>
    </w:p>
    <w:p w14:paraId="69591592" w14:textId="77777777" w:rsidR="00D0278B" w:rsidRDefault="00D0278B" w:rsidP="00D0278B">
      <w:pPr>
        <w:rPr>
          <w:rtl/>
        </w:rPr>
      </w:pPr>
    </w:p>
    <w:p w14:paraId="145DE6FF" w14:textId="77777777" w:rsidR="00375124" w:rsidRDefault="00375124" w:rsidP="00D0278B">
      <w:pPr>
        <w:rPr>
          <w:rtl/>
        </w:rPr>
      </w:pPr>
    </w:p>
    <w:p w14:paraId="7937DB26" w14:textId="77777777" w:rsidR="00375124" w:rsidRDefault="00375124" w:rsidP="00D0278B">
      <w:pPr>
        <w:rPr>
          <w:rtl/>
        </w:rPr>
      </w:pPr>
    </w:p>
    <w:p w14:paraId="0332D97B" w14:textId="0E558204" w:rsidR="00375124" w:rsidRDefault="00375124" w:rsidP="00375124">
      <w:pPr>
        <w:jc w:val="center"/>
        <w:rPr>
          <w:rtl/>
        </w:rPr>
      </w:pPr>
      <w:r>
        <w:rPr>
          <w:noProof/>
        </w:rPr>
        <w:drawing>
          <wp:inline distT="0" distB="0" distL="0" distR="0" wp14:anchorId="03D4C8F3" wp14:editId="2F7A9FE9">
            <wp:extent cx="1223010" cy="1223010"/>
            <wp:effectExtent l="0" t="0" r="0" b="0"/>
            <wp:docPr id="1608696526" name="Picture 1608696526" descr="Targ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Target "/>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375124" w14:paraId="319EE519" w14:textId="77777777" w:rsidTr="00A86856">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4F3D3C1C" w14:textId="77777777" w:rsidR="00375124" w:rsidRPr="00B45CE2" w:rsidRDefault="00375124" w:rsidP="003F44C6">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67779B04" wp14:editId="442FE636">
                  <wp:extent cx="485140" cy="485140"/>
                  <wp:effectExtent l="0" t="0" r="0" b="0"/>
                  <wp:docPr id="1717196165" name="Picture 1717196165"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7B37E75E" w14:textId="21D480A5" w:rsidR="00375124" w:rsidRPr="00B45CE2" w:rsidRDefault="00375124" w:rsidP="003F44C6">
            <w:pPr>
              <w:pStyle w:val="ac"/>
              <w:jc w:val="center"/>
              <w:rPr>
                <w:color w:val="168489"/>
                <w:sz w:val="44"/>
                <w:szCs w:val="44"/>
                <w:rtl/>
                <w:lang w:bidi="ar-EG"/>
              </w:rPr>
            </w:pPr>
            <w:r w:rsidRPr="00B45CE2">
              <w:rPr>
                <w:rFonts w:hint="cs"/>
                <w:color w:val="168489"/>
                <w:sz w:val="44"/>
                <w:szCs w:val="44"/>
                <w:rtl/>
                <w:lang w:bidi="ar-EG"/>
              </w:rPr>
              <w:t xml:space="preserve">نشاط </w:t>
            </w:r>
            <w:r w:rsidR="00A85702">
              <w:rPr>
                <w:rFonts w:hint="cs"/>
                <w:color w:val="168489"/>
                <w:sz w:val="44"/>
                <w:szCs w:val="44"/>
                <w:rtl/>
                <w:lang w:bidi="ar-EG"/>
              </w:rPr>
              <w:t>تعاوني</w:t>
            </w:r>
          </w:p>
        </w:tc>
        <w:tc>
          <w:tcPr>
            <w:tcW w:w="7506" w:type="dxa"/>
            <w:tcBorders>
              <w:left w:val="single" w:sz="36" w:space="0" w:color="808080" w:themeColor="background1" w:themeShade="80"/>
            </w:tcBorders>
            <w:shd w:val="clear" w:color="auto" w:fill="F2F2F2" w:themeFill="background1" w:themeFillShade="F2"/>
          </w:tcPr>
          <w:p w14:paraId="2AB40240" w14:textId="77777777" w:rsidR="00375124" w:rsidRDefault="00375124" w:rsidP="003F44C6">
            <w:pPr>
              <w:bidi w:val="0"/>
              <w:jc w:val="center"/>
              <w:rPr>
                <w:rFonts w:ascii="Adobe Arabic" w:hAnsi="Adobe Arabic" w:cs="Adobe Arabic"/>
                <w:bCs/>
                <w:color w:val="168489"/>
                <w:sz w:val="52"/>
                <w:szCs w:val="52"/>
                <w:rtl/>
                <w:lang w:bidi="ar-EG"/>
              </w:rPr>
            </w:pPr>
          </w:p>
          <w:p w14:paraId="56C729E4" w14:textId="573A738F" w:rsidR="00375124" w:rsidRPr="00AB5D47" w:rsidRDefault="00375124" w:rsidP="003F44C6">
            <w:pPr>
              <w:bidi w:val="0"/>
              <w:jc w:val="center"/>
              <w:rPr>
                <w:rFonts w:ascii="Adobe Arabic" w:hAnsi="Adobe Arabic" w:cs="Adobe Arabic"/>
                <w:bCs/>
                <w:color w:val="168489"/>
                <w:sz w:val="52"/>
                <w:szCs w:val="52"/>
                <w:rtl/>
                <w:lang w:bidi="ar-EG"/>
              </w:rPr>
            </w:pPr>
            <w:r w:rsidRPr="00375124">
              <w:rPr>
                <w:rFonts w:ascii="Adobe Arabic" w:hAnsi="Adobe Arabic" w:cs="Adobe Arabic"/>
                <w:bCs/>
                <w:color w:val="168489"/>
                <w:sz w:val="52"/>
                <w:szCs w:val="52"/>
                <w:rtl/>
                <w:lang w:bidi="ar-EG"/>
              </w:rPr>
              <w:t>خارطة الكنز المهني</w:t>
            </w:r>
          </w:p>
        </w:tc>
      </w:tr>
    </w:tbl>
    <w:p w14:paraId="37C7BEAF" w14:textId="77777777" w:rsidR="00375124" w:rsidRPr="008D39CE" w:rsidRDefault="00375124" w:rsidP="00375124">
      <w:r w:rsidRPr="00853909">
        <w:rPr>
          <w:noProof/>
        </w:rPr>
        <mc:AlternateContent>
          <mc:Choice Requires="wpg">
            <w:drawing>
              <wp:inline distT="0" distB="0" distL="0" distR="0" wp14:anchorId="22EAC94B" wp14:editId="2438FB1E">
                <wp:extent cx="4406692" cy="545009"/>
                <wp:effectExtent l="0" t="0" r="0" b="26670"/>
                <wp:docPr id="1608697970"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608697971" name="Group 1608697971"/>
                        <wpg:cNvGrpSpPr/>
                        <wpg:grpSpPr>
                          <a:xfrm>
                            <a:off x="3797654" y="0"/>
                            <a:ext cx="609038" cy="545009"/>
                            <a:chOff x="3797654" y="0"/>
                            <a:chExt cx="609038" cy="545009"/>
                          </a:xfrm>
                        </wpg:grpSpPr>
                        <pic:pic xmlns:pic="http://schemas.openxmlformats.org/drawingml/2006/picture">
                          <pic:nvPicPr>
                            <pic:cNvPr id="1608697972" name="Picture 1608697972" descr="Clock "/>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7973" name="Rectangle: Rounded Corners 1608697973"/>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7974" name="TextBox 19"/>
                        <wps:cNvSpPr txBox="1"/>
                        <wps:spPr>
                          <a:xfrm>
                            <a:off x="0" y="113532"/>
                            <a:ext cx="3597910" cy="395605"/>
                          </a:xfrm>
                          <a:prstGeom prst="rect">
                            <a:avLst/>
                          </a:prstGeom>
                          <a:noFill/>
                        </wps:spPr>
                        <wps:txbx>
                          <w:txbxContent>
                            <w:p w14:paraId="2AB430F2" w14:textId="77777777" w:rsidR="00375124" w:rsidRPr="00B45CE2" w:rsidRDefault="00375124" w:rsidP="00375124">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22EAC94B" id="Group 26" o:spid="_x0000_s1298"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&#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">
                <v:group id="Group 1608697971" o:spid="_x0000_s1299"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">
                  <v:shape id="Picture 1608697972" o:spid="_x0000_s1300"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">
                    <v:imagedata r:id="rId114" o:title="Clock "/>
                  </v:shape>
                  <v:roundrect id="Rectangle: Rounded Corners 1608697973" o:spid="_x0000_s1301"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" fillcolor="#7a8696" strokecolor="#7a8696" strokeweight="1pt">
                    <v:stroke joinstyle="miter"/>
                  </v:roundrect>
                </v:group>
                <v:shape id="TextBox 19" o:spid="_x0000_s1302"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" filled="f" stroked="f">
                  <v:textbox style="mso-fit-shape-to-text:t">
                    <w:txbxContent>
                      <w:p w14:paraId="2AB430F2" w14:textId="77777777" w:rsidR="00375124" w:rsidRPr="00B45CE2" w:rsidRDefault="00375124" w:rsidP="00375124">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04EB07CF" w14:textId="77777777" w:rsidR="00375124" w:rsidRPr="0024372F" w:rsidRDefault="00375124" w:rsidP="00375124">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47974792" w14:textId="77777777" w:rsidR="00375124" w:rsidRPr="008D39CE" w:rsidRDefault="00375124" w:rsidP="00375124">
      <w:r w:rsidRPr="00853909">
        <w:rPr>
          <w:noProof/>
        </w:rPr>
        <mc:AlternateContent>
          <mc:Choice Requires="wpg">
            <w:drawing>
              <wp:inline distT="0" distB="0" distL="0" distR="0" wp14:anchorId="39068291" wp14:editId="49CBD841">
                <wp:extent cx="4435062" cy="545009"/>
                <wp:effectExtent l="0" t="0" r="3810" b="26670"/>
                <wp:docPr id="1608697975"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608697976" name="Picture 1608697976" descr="Goal "/>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7977" name="Rectangle: Rounded Corners 1608697977"/>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7978" name="TextBox 23"/>
                        <wps:cNvSpPr txBox="1"/>
                        <wps:spPr>
                          <a:xfrm>
                            <a:off x="0" y="64202"/>
                            <a:ext cx="3600450" cy="395605"/>
                          </a:xfrm>
                          <a:prstGeom prst="rect">
                            <a:avLst/>
                          </a:prstGeom>
                          <a:noFill/>
                        </wps:spPr>
                        <wps:txbx>
                          <w:txbxContent>
                            <w:p w14:paraId="5DC66BA9" w14:textId="77777777" w:rsidR="00375124" w:rsidRPr="00B45CE2" w:rsidRDefault="00375124" w:rsidP="00375124">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39068291" id="Group 28" o:spid="_x0000_s1303"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">
                <v:shape id="Picture 1608697976" o:spid="_x0000_s1304"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">
                  <v:imagedata r:id="rId116" o:title="Goal "/>
                </v:shape>
                <v:roundrect id="Rectangle: Rounded Corners 1608697977" o:spid="_x0000_s1305"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" fillcolor="#7a8696" strokecolor="#7a8696" strokeweight="1pt">
                  <v:stroke joinstyle="miter"/>
                </v:roundrect>
                <v:shape id="TextBox 23" o:spid="_x0000_s1306"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" filled="f" stroked="f">
                  <v:textbox style="mso-fit-shape-to-text:t">
                    <w:txbxContent>
                      <w:p w14:paraId="5DC66BA9" w14:textId="77777777" w:rsidR="00375124" w:rsidRPr="00B45CE2" w:rsidRDefault="00375124" w:rsidP="00375124">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24544E58" w14:textId="77777777" w:rsidR="00375124" w:rsidRPr="00E7423B" w:rsidRDefault="00375124" w:rsidP="00375124">
      <w:pPr>
        <w:rPr>
          <w:rtl/>
        </w:rPr>
      </w:pPr>
      <w:r w:rsidRPr="00E7423B">
        <w:rPr>
          <w:rtl/>
        </w:rPr>
        <w:t xml:space="preserve">1. تطبيق أداة تحليل </w:t>
      </w:r>
      <w:r w:rsidRPr="00E7423B">
        <w:t>SWOT</w:t>
      </w:r>
      <w:r w:rsidRPr="00E7423B">
        <w:rPr>
          <w:rtl/>
        </w:rPr>
        <w:t xml:space="preserve"> في سياق التطوير المهني.</w:t>
      </w:r>
    </w:p>
    <w:p w14:paraId="514E4EB9" w14:textId="77777777" w:rsidR="00375124" w:rsidRPr="00E7423B" w:rsidRDefault="00375124" w:rsidP="00375124">
      <w:pPr>
        <w:rPr>
          <w:rtl/>
        </w:rPr>
      </w:pPr>
      <w:r w:rsidRPr="00E7423B">
        <w:rPr>
          <w:rtl/>
        </w:rPr>
        <w:t>2. تنمية مهارات التفكير النقدي في تحليل الحالات المهنية.</w:t>
      </w:r>
    </w:p>
    <w:p w14:paraId="442EF75C" w14:textId="77777777" w:rsidR="00375124" w:rsidRPr="00E7423B" w:rsidRDefault="00375124" w:rsidP="00375124">
      <w:pPr>
        <w:rPr>
          <w:rtl/>
        </w:rPr>
      </w:pPr>
      <w:r w:rsidRPr="00E7423B">
        <w:rPr>
          <w:rtl/>
        </w:rPr>
        <w:t>3. تعزيز القدرة على اقتراح حلول عملية لمعوّقات التطوّر الوظيفي.</w:t>
      </w:r>
    </w:p>
    <w:p w14:paraId="58D44A54" w14:textId="77777777" w:rsidR="00375124" w:rsidRPr="00E7423B" w:rsidRDefault="00375124" w:rsidP="00375124">
      <w:pPr>
        <w:rPr>
          <w:rtl/>
        </w:rPr>
      </w:pPr>
      <w:r w:rsidRPr="00E7423B">
        <w:rPr>
          <w:rtl/>
        </w:rPr>
        <w:t>4. تطوير مهارات العمل الجماعي والتفكير الإبداعي.</w:t>
      </w:r>
    </w:p>
    <w:p w14:paraId="68984F8F" w14:textId="5A914C7A" w:rsidR="00D0278B" w:rsidRDefault="007E256B" w:rsidP="007E256B">
      <w:pPr>
        <w:ind w:left="-755"/>
        <w:rPr>
          <w:rtl/>
        </w:rPr>
      </w:pPr>
      <w:r>
        <w:rPr>
          <w:noProof/>
        </w:rPr>
        <mc:AlternateContent>
          <mc:Choice Requires="wps">
            <w:drawing>
              <wp:inline distT="0" distB="0" distL="0" distR="0" wp14:anchorId="132FCFD8" wp14:editId="4441FC39">
                <wp:extent cx="6645910" cy="4197350"/>
                <wp:effectExtent l="0" t="0" r="21590" b="12700"/>
                <wp:docPr id="134224706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45910" cy="4197350"/>
                        </a:xfrm>
                        <a:prstGeom prst="roundRect">
                          <a:avLst>
                            <a:gd name="adj" fmla="val 16667"/>
                          </a:avLst>
                        </a:prstGeom>
                        <a:solidFill>
                          <a:srgbClr val="EAF4E4"/>
                        </a:solidFill>
                        <a:ln w="12700">
                          <a:solidFill>
                            <a:schemeClr val="accent6"/>
                          </a:solidFill>
                          <a:miter lim="800000"/>
                          <a:headEnd/>
                          <a:tailEnd/>
                        </a:ln>
                      </wps:spPr>
                      <wps:txbx>
                        <w:txbxContent>
                          <w:p w14:paraId="52C651B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D39C57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C58C32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443FBC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F1F9D4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AE149F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FDE6F4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35FD0A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DD3A89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BF7D5F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DD748A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70B212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103EA5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E424AF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04308D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6B7573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29A499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4056FC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F9D39C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DBE21A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21E749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56A914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453356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73421C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601CC0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DFC18F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B572E1F" w14:textId="77777777" w:rsidR="007E256B" w:rsidRDefault="007E256B" w:rsidP="007E256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32FCFD8" id="_x0000_s1307" style="width:523.3pt;height:33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" fillcolor="#eaf4e4" strokecolor="#70ad47 [3209]" strokeweight="1pt">
                <v:stroke joinstyle="miter"/>
                <v:textbox inset="0,3mm,0">
                  <w:txbxContent>
                    <w:p w14:paraId="52C651B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D39C57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C58C32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443FBC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F1F9D4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AE149F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FDE6F4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35FD0A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DD3A89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BF7D5F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DD748A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70B212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103EA5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E424AF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04308D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6B7573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29A499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4056FC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F9D39C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DBE21A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21E749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56A914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453356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73421C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601CC0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DFC18F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B572E1F" w14:textId="77777777" w:rsidR="007E256B" w:rsidRDefault="007E256B" w:rsidP="007E256B">
                      <w:pPr>
                        <w:jc w:val="center"/>
                        <w:rPr>
                          <w:sz w:val="22"/>
                          <w:szCs w:val="28"/>
                          <w:rtl/>
                          <w:lang w:bidi="ar-SY"/>
                        </w:rPr>
                      </w:pPr>
                    </w:p>
                  </w:txbxContent>
                </v:textbox>
                <w10:anchorlock/>
              </v:roundrect>
            </w:pict>
          </mc:Fallback>
        </mc:AlternateContent>
      </w:r>
    </w:p>
    <w:p w14:paraId="409238FB" w14:textId="77777777" w:rsidR="00375124" w:rsidRPr="00F3372D" w:rsidRDefault="00375124" w:rsidP="00375124">
      <w:pPr>
        <w:pageBreakBefore/>
        <w:jc w:val="center"/>
        <w:rPr>
          <w:rtl/>
        </w:rPr>
      </w:pPr>
      <w:r w:rsidRPr="00B9790F">
        <w:rPr>
          <w:noProof/>
        </w:rPr>
        <w:lastRenderedPageBreak/>
        <mc:AlternateContent>
          <mc:Choice Requires="wpg">
            <w:drawing>
              <wp:inline distT="0" distB="0" distL="0" distR="0" wp14:anchorId="679D7193" wp14:editId="1E1B0446">
                <wp:extent cx="5711825" cy="737619"/>
                <wp:effectExtent l="0" t="0" r="22225" b="24765"/>
                <wp:docPr id="1717196167"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717196168" name="مجموعة 881967268"/>
                        <wpg:cNvGrpSpPr/>
                        <wpg:grpSpPr>
                          <a:xfrm>
                            <a:off x="0" y="165473"/>
                            <a:ext cx="5711825" cy="572146"/>
                            <a:chOff x="0" y="165446"/>
                            <a:chExt cx="6312597" cy="633543"/>
                          </a:xfrm>
                        </wpg:grpSpPr>
                        <wps:wsp>
                          <wps:cNvPr id="1717196169"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7196170" name="مربع نص 2043426344"/>
                          <wps:cNvSpPr txBox="1"/>
                          <wps:spPr>
                            <a:xfrm>
                              <a:off x="3184368" y="165446"/>
                              <a:ext cx="2073788" cy="453527"/>
                            </a:xfrm>
                            <a:prstGeom prst="rect">
                              <a:avLst/>
                            </a:prstGeom>
                            <a:noFill/>
                          </wps:spPr>
                          <wps:txbx>
                            <w:txbxContent>
                              <w:p w14:paraId="161B2756" w14:textId="77777777" w:rsidR="00375124" w:rsidRDefault="00375124" w:rsidP="00375124">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717196171"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17196172" name="Picture 1717196172" descr="Submission "/>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79D7193" id="Group 66" o:spid="_x0000_s1308"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">
                <v:group id="مجموعة 881967268" o:spid="_x0000_s1309"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">
                  <v:roundrect id="مستطيل مستدير الزوايا 769901" o:spid="_x0000_s1310"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" fillcolor="#168489" strokecolor="#168489" strokeweight="1pt">
                    <v:stroke joinstyle="miter"/>
                  </v:roundrect>
                  <v:shape id="مربع نص 2043426344" o:spid="_x0000_s1311"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" filled="f" stroked="f">
                    <v:textbox style="mso-fit-shape-to-text:t">
                      <w:txbxContent>
                        <w:p w14:paraId="161B2756" w14:textId="77777777" w:rsidR="00375124" w:rsidRDefault="00375124" w:rsidP="00375124">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312"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" fillcolor="#168489" strokecolor="#168489" strokeweight="1pt">
                    <v:stroke joinstyle="miter"/>
                  </v:roundrect>
                </v:group>
                <v:shape id="Picture 1717196172" o:spid="_x0000_s1313"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">
                  <v:imagedata r:id="rId118" o:title="Submission "/>
                </v:shape>
                <w10:anchorlock/>
              </v:group>
            </w:pict>
          </mc:Fallback>
        </mc:AlternateContent>
      </w:r>
    </w:p>
    <w:p w14:paraId="13F576DC" w14:textId="77777777" w:rsidR="00D0278B" w:rsidRPr="00375124" w:rsidRDefault="00D0278B" w:rsidP="00375124">
      <w:pPr>
        <w:pStyle w:val="ad"/>
        <w:rPr>
          <w:b w:val="0"/>
          <w:bCs/>
          <w:color w:val="168489"/>
          <w:rtl/>
        </w:rPr>
      </w:pPr>
      <w:r w:rsidRPr="00375124">
        <w:rPr>
          <w:b w:val="0"/>
          <w:bCs/>
          <w:color w:val="168489"/>
          <w:rtl/>
        </w:rPr>
        <w:t>1. ما الفرق الرئيسي بين الوظيفة والمسار المهني؟</w:t>
      </w:r>
    </w:p>
    <w:p w14:paraId="3CE433CB" w14:textId="77777777" w:rsidR="00D0278B" w:rsidRPr="00375124" w:rsidRDefault="00D0278B" w:rsidP="00375124">
      <w:pPr>
        <w:pStyle w:val="ad"/>
        <w:rPr>
          <w:b w:val="0"/>
          <w:bCs/>
          <w:color w:val="168489"/>
          <w:rtl/>
        </w:rPr>
      </w:pPr>
      <w:r w:rsidRPr="00375124">
        <w:rPr>
          <w:b w:val="0"/>
          <w:bCs/>
          <w:color w:val="168489"/>
          <w:rtl/>
        </w:rPr>
        <w:t>2. ما هي أبرز أدوات التقييم الذاتي المستخدمة في تحليل الواقع الوظيفي؟</w:t>
      </w:r>
    </w:p>
    <w:p w14:paraId="73D55EBB" w14:textId="77777777" w:rsidR="00D0278B" w:rsidRPr="00375124" w:rsidRDefault="00D0278B" w:rsidP="00375124">
      <w:pPr>
        <w:pStyle w:val="ad"/>
        <w:rPr>
          <w:b w:val="0"/>
          <w:bCs/>
          <w:color w:val="168489"/>
          <w:rtl/>
        </w:rPr>
      </w:pPr>
      <w:r w:rsidRPr="00375124">
        <w:rPr>
          <w:b w:val="0"/>
          <w:bCs/>
          <w:color w:val="168489"/>
          <w:rtl/>
        </w:rPr>
        <w:t>3. اذكر ثلاثة من معوّقات التطوّر الوظيفي الداخلية مع طرق التغلّب عليها.</w:t>
      </w:r>
    </w:p>
    <w:p w14:paraId="67877883" w14:textId="77777777" w:rsidR="00D0278B" w:rsidRPr="00375124" w:rsidRDefault="00D0278B" w:rsidP="00375124">
      <w:pPr>
        <w:pStyle w:val="ad"/>
        <w:rPr>
          <w:b w:val="0"/>
          <w:bCs/>
          <w:color w:val="168489"/>
          <w:rtl/>
        </w:rPr>
      </w:pPr>
      <w:r w:rsidRPr="00375124">
        <w:rPr>
          <w:rFonts w:hint="cs"/>
          <w:b w:val="0"/>
          <w:bCs/>
          <w:color w:val="168489"/>
          <w:rtl/>
        </w:rPr>
        <w:t>4</w:t>
      </w:r>
      <w:r w:rsidRPr="00375124">
        <w:rPr>
          <w:b w:val="0"/>
          <w:bCs/>
          <w:color w:val="168489"/>
          <w:rtl/>
        </w:rPr>
        <w:t>. لماذا يعتبر التخطيط الوظيفي مهماً في العصر الحالي؟</w:t>
      </w:r>
    </w:p>
    <w:p w14:paraId="5B6351FA" w14:textId="0764D70A" w:rsidR="00375124" w:rsidRDefault="007E256B" w:rsidP="007E256B">
      <w:pPr>
        <w:ind w:left="-897"/>
        <w:rPr>
          <w:rtl/>
        </w:rPr>
      </w:pPr>
      <w:r>
        <w:rPr>
          <w:noProof/>
        </w:rPr>
        <mc:AlternateContent>
          <mc:Choice Requires="wps">
            <w:drawing>
              <wp:inline distT="0" distB="0" distL="0" distR="0" wp14:anchorId="429A5740" wp14:editId="140B3C67">
                <wp:extent cx="6753860" cy="5429250"/>
                <wp:effectExtent l="0" t="0" r="27940" b="19050"/>
                <wp:docPr id="2017427597"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3860" cy="5429250"/>
                        </a:xfrm>
                        <a:prstGeom prst="roundRect">
                          <a:avLst>
                            <a:gd name="adj" fmla="val 16667"/>
                          </a:avLst>
                        </a:prstGeom>
                        <a:solidFill>
                          <a:srgbClr val="EAF4E4"/>
                        </a:solidFill>
                        <a:ln w="12700">
                          <a:solidFill>
                            <a:schemeClr val="accent6"/>
                          </a:solidFill>
                          <a:miter lim="800000"/>
                          <a:headEnd/>
                          <a:tailEnd/>
                        </a:ln>
                      </wps:spPr>
                      <wps:txbx>
                        <w:txbxContent>
                          <w:p w14:paraId="5B18FE8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8EA053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4D61BD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4F5F3C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A96AF0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1C66CA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443F28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DBB078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B1D57A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FB9958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DAA953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42A4C4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5BCDA6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9131AA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CF32B5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7D2E0A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0005E8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937130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0E186A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6F7745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E37B00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9690F1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E753D5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2C0590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825252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40F5CD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C69F18E" w14:textId="77777777" w:rsidR="007E256B" w:rsidRDefault="007E256B" w:rsidP="007E256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29A5740" id="_x0000_s1314" style="width:531.8pt;height:42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" fillcolor="#eaf4e4" strokecolor="#70ad47 [3209]" strokeweight="1pt">
                <v:stroke joinstyle="miter"/>
                <v:textbox inset="0,3mm,0">
                  <w:txbxContent>
                    <w:p w14:paraId="5B18FE8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8EA053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4D61BD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4F5F3C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A96AF0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1C66CA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443F28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DBB078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B1D57A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FB9958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DAA953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42A4C4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5BCDA6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9131AA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CF32B5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7D2E0A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0005E8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937130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0E186A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6F7745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E37B00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9690F1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E753D5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2C0590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825252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40F5CD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C69F18E" w14:textId="77777777" w:rsidR="007E256B" w:rsidRDefault="007E256B" w:rsidP="007E256B">
                      <w:pPr>
                        <w:jc w:val="center"/>
                        <w:rPr>
                          <w:sz w:val="22"/>
                          <w:szCs w:val="28"/>
                          <w:rtl/>
                          <w:lang w:bidi="ar-SY"/>
                        </w:rPr>
                      </w:pPr>
                    </w:p>
                  </w:txbxContent>
                </v:textbox>
                <w10:anchorlock/>
              </v:roundrect>
            </w:pict>
          </mc:Fallback>
        </mc:AlternateContent>
      </w:r>
    </w:p>
    <w:p w14:paraId="63D2C9E0" w14:textId="289776BC" w:rsidR="00375124" w:rsidRDefault="00375124" w:rsidP="00375124">
      <w:pPr>
        <w:jc w:val="center"/>
        <w:rPr>
          <w:rtl/>
        </w:rPr>
      </w:pPr>
      <w:r>
        <w:rPr>
          <w:noProof/>
        </w:rPr>
        <w:drawing>
          <wp:inline distT="0" distB="0" distL="0" distR="0" wp14:anchorId="55B2D466" wp14:editId="488B3F8B">
            <wp:extent cx="1041400" cy="1041400"/>
            <wp:effectExtent l="0" t="0" r="6350" b="6350"/>
            <wp:docPr id="1717196173" name="Picture 1717196173"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62C343F0" w14:textId="77777777" w:rsidR="00375124" w:rsidRDefault="00375124" w:rsidP="00375124">
      <w:pPr>
        <w:pageBreakBefore/>
        <w:rPr>
          <w:rtl/>
        </w:rPr>
      </w:pPr>
      <w:r w:rsidRPr="00DC1945">
        <w:rPr>
          <w:noProof/>
        </w:rPr>
        <w:lastRenderedPageBreak/>
        <mc:AlternateContent>
          <mc:Choice Requires="wpg">
            <w:drawing>
              <wp:inline distT="0" distB="0" distL="0" distR="0" wp14:anchorId="6A0A5AA2" wp14:editId="2A43F768">
                <wp:extent cx="5711825" cy="852877"/>
                <wp:effectExtent l="0" t="0" r="22225" b="23495"/>
                <wp:docPr id="1717196174"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717196181" name="مجموعة 881967268"/>
                        <wpg:cNvGrpSpPr/>
                        <wpg:grpSpPr>
                          <a:xfrm>
                            <a:off x="0" y="280937"/>
                            <a:ext cx="5711825" cy="571950"/>
                            <a:chOff x="0" y="280925"/>
                            <a:chExt cx="6312597" cy="633649"/>
                          </a:xfrm>
                        </wpg:grpSpPr>
                        <wps:wsp>
                          <wps:cNvPr id="1717196182"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7196183" name="مربع نص 2043426344"/>
                          <wps:cNvSpPr txBox="1"/>
                          <wps:spPr>
                            <a:xfrm>
                              <a:off x="3184368" y="280925"/>
                              <a:ext cx="2073788" cy="453764"/>
                            </a:xfrm>
                            <a:prstGeom prst="rect">
                              <a:avLst/>
                            </a:prstGeom>
                            <a:noFill/>
                          </wps:spPr>
                          <wps:txbx>
                            <w:txbxContent>
                              <w:p w14:paraId="181A5201" w14:textId="77777777" w:rsidR="00375124" w:rsidRDefault="00375124" w:rsidP="00375124">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717196184"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17196185" name="Picture 1717196185" descr="Conclusion "/>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A0A5AA2" id="Group 7" o:spid="_x0000_s1315"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">
                <v:group id="مجموعة 881967268" o:spid="_x0000_s1316"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">
                  <v:roundrect id="مستطيل مستدير الزوايا 769901" o:spid="_x0000_s1317"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" fillcolor="#168489" strokecolor="#168489" strokeweight="1pt">
                    <v:stroke joinstyle="miter"/>
                  </v:roundrect>
                  <v:shape id="مربع نص 2043426344" o:spid="_x0000_s1318"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" filled="f" stroked="f">
                    <v:textbox style="mso-fit-shape-to-text:t">
                      <w:txbxContent>
                        <w:p w14:paraId="181A5201" w14:textId="77777777" w:rsidR="00375124" w:rsidRDefault="00375124" w:rsidP="00375124">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319"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" fillcolor="#168489" strokecolor="#168489" strokeweight="1pt">
                    <v:stroke joinstyle="miter"/>
                  </v:roundrect>
                </v:group>
                <v:shape id="Picture 1717196185" o:spid="_x0000_s1320"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">
                  <v:imagedata r:id="rId121" o:title="Conclusion "/>
                </v:shape>
                <w10:anchorlock/>
              </v:group>
            </w:pict>
          </mc:Fallback>
        </mc:AlternateContent>
      </w:r>
    </w:p>
    <w:p w14:paraId="6EDA2C5D" w14:textId="68319AF8" w:rsidR="00375124" w:rsidRPr="00E7423B" w:rsidRDefault="00955AC5" w:rsidP="00375124">
      <w:pPr>
        <w:rPr>
          <w:rtl/>
        </w:rPr>
      </w:pPr>
      <w:hyperlink r:id="rId122" w:history="1">
        <w:r w:rsidR="00375124" w:rsidRPr="00955AC5">
          <w:rPr>
            <w:rStyle w:val="Hyperlink"/>
            <w:rtl/>
          </w:rPr>
          <w:t>في ختام هذه الجلسة</w:t>
        </w:r>
      </w:hyperlink>
      <w:r w:rsidR="00375124" w:rsidRPr="00E7423B">
        <w:rPr>
          <w:rtl/>
        </w:rPr>
        <w:t>، تعرّفنا على أهمية فهم الواقع المهني وتحديد المسار الوظيفي المناسب كخطوة أساسية في رحلة التطوير المهني. تذكّروا دائماً أنّ التطوير الوظيفي ليس حدثاً عابراً بل هو رحلة مستمرّة تتطلّب الوعي والتخطيط والمبادرة.</w:t>
      </w:r>
    </w:p>
    <w:p w14:paraId="42E4D49C" w14:textId="77777777" w:rsidR="00375124" w:rsidRPr="00E7423B" w:rsidRDefault="00375124" w:rsidP="00375124">
      <w:pPr>
        <w:rPr>
          <w:rtl/>
        </w:rPr>
      </w:pPr>
      <w:r>
        <w:rPr>
          <w:rFonts w:hint="cs"/>
          <w:rtl/>
        </w:rPr>
        <w:t>و</w:t>
      </w:r>
      <w:r w:rsidRPr="00E7423B">
        <w:rPr>
          <w:rtl/>
        </w:rPr>
        <w:t>كما قال الفيلسوف سقراط: "حياة بلا تفحّص ليست جديرة بأن تُعاش"، فكذلك المسار المهني بلا تحليل وتخطيط قد لا يحقّق الطموحات والإمكانات الحقيقية للفرد. من المهم أن ندرك أنّ نجاح مسارنا المهني يعتمد على فهمنا الواضح لنقاط قوتنا وضعفنا، وقدرتنا على استثمار الفرص ومواجهة التحديات.</w:t>
      </w:r>
    </w:p>
    <w:p w14:paraId="5FBD4301" w14:textId="77777777" w:rsidR="00375124" w:rsidRPr="00E7423B" w:rsidRDefault="00375124" w:rsidP="00375124">
      <w:pPr>
        <w:rPr>
          <w:rtl/>
        </w:rPr>
      </w:pPr>
      <w:r w:rsidRPr="00E7423B">
        <w:rPr>
          <w:rtl/>
        </w:rPr>
        <w:t>في الجلسة القادمة، سنبني على ما تعلّمناه اليوم لنضع خطة عمل مفصّلة تساعد كل منكم على الانتقال من الواقع الحالي إلى الهدف المنشود. تذكّروا أنّ الرحلة تبدأ بخطوة واحدة، والتغيير يبدأ من هنا والآن.</w:t>
      </w:r>
    </w:p>
    <w:p w14:paraId="67A6AF21" w14:textId="77777777" w:rsidR="00375124" w:rsidRDefault="00375124" w:rsidP="00375124">
      <w:pPr>
        <w:rPr>
          <w:rtl/>
        </w:rPr>
      </w:pPr>
    </w:p>
    <w:p w14:paraId="00996473" w14:textId="77777777" w:rsidR="00375124" w:rsidRDefault="00375124" w:rsidP="00375124">
      <w:pPr>
        <w:rPr>
          <w:rtl/>
        </w:rPr>
      </w:pPr>
    </w:p>
    <w:p w14:paraId="17AF52FE" w14:textId="77777777" w:rsidR="00375124" w:rsidRDefault="00375124" w:rsidP="00375124">
      <w:pPr>
        <w:rPr>
          <w:rtl/>
        </w:rPr>
      </w:pPr>
    </w:p>
    <w:p w14:paraId="3C0F8B21" w14:textId="77777777" w:rsidR="00375124" w:rsidRDefault="00375124" w:rsidP="00375124">
      <w:pPr>
        <w:rPr>
          <w:rtl/>
        </w:rPr>
      </w:pPr>
    </w:p>
    <w:p w14:paraId="5CC236CF" w14:textId="36B52053" w:rsidR="00F01FA2" w:rsidRDefault="00375124" w:rsidP="00375124">
      <w:pPr>
        <w:jc w:val="center"/>
      </w:pPr>
      <w:r>
        <w:rPr>
          <w:noProof/>
        </w:rPr>
        <w:drawing>
          <wp:inline distT="0" distB="0" distL="0" distR="0" wp14:anchorId="0C77229B" wp14:editId="51775545">
            <wp:extent cx="1816924" cy="1816924"/>
            <wp:effectExtent l="0" t="0" r="0" b="0"/>
            <wp:docPr id="1717196186" name="Picture 1717196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21BD8D6A" w14:textId="5003902D" w:rsidR="00BD5495" w:rsidRDefault="00BD5495" w:rsidP="002A078C">
      <w:pPr>
        <w:rPr>
          <w:rFonts w:ascii="Sakkal Majalla" w:hAnsi="Sakkal Majalla"/>
          <w:color w:val="002060"/>
          <w:sz w:val="34"/>
          <w:rtl/>
          <w:lang w:bidi="ar-SY"/>
        </w:rPr>
      </w:pPr>
    </w:p>
    <w:p w14:paraId="7FE6CE02" w14:textId="2EBE27A4" w:rsidR="00BD5495" w:rsidRDefault="00BD5495" w:rsidP="002A078C">
      <w:pPr>
        <w:rPr>
          <w:rFonts w:ascii="Sakkal Majalla" w:hAnsi="Sakkal Majalla"/>
          <w:sz w:val="34"/>
          <w:rtl/>
          <w:lang w:bidi="ar-EG"/>
        </w:rPr>
      </w:pPr>
    </w:p>
    <w:p w14:paraId="7EA62886" w14:textId="3EB8A1D8" w:rsidR="00CC5AE1" w:rsidRPr="00BD5495" w:rsidRDefault="00CC5AE1" w:rsidP="00375124">
      <w:pPr>
        <w:bidi w:val="0"/>
        <w:spacing w:after="160" w:line="259" w:lineRule="auto"/>
        <w:jc w:val="left"/>
        <w:rPr>
          <w:rFonts w:ascii="Sakkal Majalla" w:hAnsi="Sakkal Majalla"/>
          <w:sz w:val="34"/>
          <w:rtl/>
        </w:rPr>
        <w:sectPr w:rsidR="00CC5AE1" w:rsidRPr="00BD5495" w:rsidSect="002A68CE">
          <w:headerReference w:type="first" r:id="rId124"/>
          <w:footerReference w:type="first" r:id="rId125"/>
          <w:pgSz w:w="11906" w:h="16838" w:code="9"/>
          <w:pgMar w:top="1440" w:right="1440" w:bottom="1440" w:left="1440" w:header="113" w:footer="0" w:gutter="0"/>
          <w:pgNumType w:start="7"/>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109145D"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476D8EB8"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7EE9FCA" w14:textId="77777777" w:rsidTr="00F01FA2">
        <w:tc>
          <w:tcPr>
            <w:tcW w:w="2612" w:type="pct"/>
            <w:tcBorders>
              <w:left w:val="single" w:sz="4" w:space="0" w:color="168489"/>
              <w:right w:val="single" w:sz="4" w:space="0" w:color="168489"/>
            </w:tcBorders>
            <w:shd w:val="clear" w:color="auto" w:fill="auto"/>
          </w:tcPr>
          <w:p w14:paraId="645F26B9" w14:textId="77777777" w:rsidR="00F01FA2" w:rsidRDefault="00F01FA2" w:rsidP="00F01FA2">
            <w:pPr>
              <w:pStyle w:val="bold"/>
              <w:jc w:val="center"/>
              <w:rPr>
                <w:color w:val="168489"/>
                <w:sz w:val="40"/>
                <w:szCs w:val="40"/>
                <w:rtl/>
                <w:lang w:bidi="ar-EG"/>
              </w:rPr>
            </w:pPr>
            <w:r>
              <w:rPr>
                <w:noProof/>
              </w:rPr>
              <w:drawing>
                <wp:inline distT="0" distB="0" distL="0" distR="0" wp14:anchorId="4C6A3D07" wp14:editId="22B4178D">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5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15D7979"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6A09F0DE" w14:textId="77777777" w:rsidR="00F01FA2" w:rsidRDefault="00F01FA2" w:rsidP="00F01FA2">
            <w:pPr>
              <w:pStyle w:val="bold"/>
              <w:jc w:val="center"/>
              <w:rPr>
                <w:color w:val="168489"/>
                <w:sz w:val="40"/>
                <w:szCs w:val="40"/>
                <w:rtl/>
                <w:lang w:bidi="ar-EG"/>
              </w:rPr>
            </w:pPr>
            <w:r>
              <w:rPr>
                <w:noProof/>
              </w:rPr>
              <w:drawing>
                <wp:inline distT="0" distB="0" distL="0" distR="0" wp14:anchorId="71F8462D" wp14:editId="5CA910E6">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59"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A6A73A8" w14:textId="77777777"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00E3A2F1" w14:textId="77777777"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5CFA3EC4" wp14:editId="0746BEAC">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60"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93F81A2" w14:textId="77777777" w:rsidTr="00F01FA2">
        <w:tc>
          <w:tcPr>
            <w:tcW w:w="2612" w:type="pct"/>
            <w:tcBorders>
              <w:left w:val="single" w:sz="4" w:space="0" w:color="168489"/>
              <w:right w:val="single" w:sz="4" w:space="0" w:color="168489"/>
            </w:tcBorders>
            <w:vAlign w:val="center"/>
          </w:tcPr>
          <w:p w14:paraId="70B4B989" w14:textId="77777777" w:rsidR="00D0278B" w:rsidRPr="00D0278B" w:rsidRDefault="00D0278B" w:rsidP="00D0278B">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D0278B">
              <w:rPr>
                <w:rFonts w:ascii="Adobe Arabic" w:eastAsia="Calibri" w:hAnsi="Adobe Arabic" w:cs="Adobe Arabic"/>
                <w:color w:val="0D0D0D" w:themeColor="text1" w:themeTint="F2"/>
                <w:sz w:val="32"/>
                <w:szCs w:val="32"/>
                <w:rtl/>
                <w:lang w:bidi="ar-EG"/>
              </w:rPr>
              <w:t>أسس التخطيط الفع</w:t>
            </w:r>
            <w:r w:rsidRPr="00D0278B">
              <w:rPr>
                <w:rFonts w:ascii="Adobe Arabic" w:eastAsia="Calibri" w:hAnsi="Adobe Arabic" w:cs="Adobe Arabic" w:hint="cs"/>
                <w:color w:val="0D0D0D" w:themeColor="text1" w:themeTint="F2"/>
                <w:sz w:val="32"/>
                <w:szCs w:val="32"/>
                <w:rtl/>
                <w:lang w:bidi="ar-EG"/>
              </w:rPr>
              <w:t>ّ</w:t>
            </w:r>
            <w:r w:rsidRPr="00D0278B">
              <w:rPr>
                <w:rFonts w:ascii="Adobe Arabic" w:eastAsia="Calibri" w:hAnsi="Adobe Arabic" w:cs="Adobe Arabic"/>
                <w:color w:val="0D0D0D" w:themeColor="text1" w:themeTint="F2"/>
                <w:sz w:val="32"/>
                <w:szCs w:val="32"/>
                <w:rtl/>
                <w:lang w:bidi="ar-EG"/>
              </w:rPr>
              <w:t>ال للمسار الوظيفي</w:t>
            </w:r>
            <w:r w:rsidRPr="00D0278B">
              <w:rPr>
                <w:rFonts w:ascii="Adobe Arabic" w:eastAsia="Calibri" w:hAnsi="Adobe Arabic" w:cs="Adobe Arabic" w:hint="cs"/>
                <w:color w:val="0D0D0D" w:themeColor="text1" w:themeTint="F2"/>
                <w:sz w:val="32"/>
                <w:szCs w:val="32"/>
                <w:rtl/>
                <w:lang w:bidi="ar-EG"/>
              </w:rPr>
              <w:t>.</w:t>
            </w:r>
          </w:p>
          <w:p w14:paraId="603EAB10" w14:textId="77777777" w:rsidR="00D0278B" w:rsidRPr="00D0278B" w:rsidRDefault="00D0278B" w:rsidP="00D0278B">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D0278B">
              <w:rPr>
                <w:rFonts w:ascii="Adobe Arabic" w:eastAsia="Calibri" w:hAnsi="Adobe Arabic" w:cs="Adobe Arabic"/>
                <w:color w:val="0D0D0D" w:themeColor="text1" w:themeTint="F2"/>
                <w:sz w:val="32"/>
                <w:szCs w:val="32"/>
                <w:rtl/>
                <w:lang w:bidi="ar-EG"/>
              </w:rPr>
              <w:t>صياغة الأهداف المهنية قصيرة ومتوسطة وطويلة المدى</w:t>
            </w:r>
            <w:r w:rsidRPr="00D0278B">
              <w:rPr>
                <w:rFonts w:ascii="Adobe Arabic" w:eastAsia="Calibri" w:hAnsi="Adobe Arabic" w:cs="Adobe Arabic" w:hint="cs"/>
                <w:color w:val="0D0D0D" w:themeColor="text1" w:themeTint="F2"/>
                <w:sz w:val="32"/>
                <w:szCs w:val="32"/>
                <w:rtl/>
                <w:lang w:bidi="ar-EG"/>
              </w:rPr>
              <w:t>.</w:t>
            </w:r>
          </w:p>
          <w:p w14:paraId="52AFE4F8" w14:textId="77777777" w:rsidR="00D0278B" w:rsidRPr="00D0278B" w:rsidRDefault="00D0278B" w:rsidP="00D0278B">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D0278B">
              <w:rPr>
                <w:rFonts w:ascii="Adobe Arabic" w:eastAsia="Calibri" w:hAnsi="Adobe Arabic" w:cs="Adobe Arabic"/>
                <w:color w:val="0D0D0D" w:themeColor="text1" w:themeTint="F2"/>
                <w:sz w:val="32"/>
                <w:szCs w:val="32"/>
                <w:rtl/>
                <w:lang w:bidi="ar-EG"/>
              </w:rPr>
              <w:t>بناء خطة تطوير وظيفي شخصية قابلة للتطبيق</w:t>
            </w:r>
            <w:r w:rsidRPr="00D0278B">
              <w:rPr>
                <w:rFonts w:ascii="Adobe Arabic" w:eastAsia="Calibri" w:hAnsi="Adobe Arabic" w:cs="Adobe Arabic" w:hint="cs"/>
                <w:color w:val="0D0D0D" w:themeColor="text1" w:themeTint="F2"/>
                <w:sz w:val="32"/>
                <w:szCs w:val="32"/>
                <w:rtl/>
                <w:lang w:bidi="ar-EG"/>
              </w:rPr>
              <w:t>.</w:t>
            </w:r>
          </w:p>
          <w:p w14:paraId="40EFF202" w14:textId="77777777" w:rsidR="00D0278B" w:rsidRPr="00D0278B" w:rsidRDefault="00D0278B" w:rsidP="00D0278B">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D0278B">
              <w:rPr>
                <w:rFonts w:ascii="Adobe Arabic" w:eastAsia="Calibri" w:hAnsi="Adobe Arabic" w:cs="Adobe Arabic"/>
                <w:color w:val="0D0D0D" w:themeColor="text1" w:themeTint="F2"/>
                <w:sz w:val="32"/>
                <w:szCs w:val="32"/>
                <w:rtl/>
                <w:lang w:bidi="ar-EG"/>
              </w:rPr>
              <w:t>مهارات تطوير الذات المستمرة والتعل</w:t>
            </w:r>
            <w:r w:rsidRPr="00D0278B">
              <w:rPr>
                <w:rFonts w:ascii="Adobe Arabic" w:eastAsia="Calibri" w:hAnsi="Adobe Arabic" w:cs="Adobe Arabic" w:hint="cs"/>
                <w:color w:val="0D0D0D" w:themeColor="text1" w:themeTint="F2"/>
                <w:sz w:val="32"/>
                <w:szCs w:val="32"/>
                <w:rtl/>
                <w:lang w:bidi="ar-EG"/>
              </w:rPr>
              <w:t>ّ</w:t>
            </w:r>
            <w:r w:rsidRPr="00D0278B">
              <w:rPr>
                <w:rFonts w:ascii="Adobe Arabic" w:eastAsia="Calibri" w:hAnsi="Adobe Arabic" w:cs="Adobe Arabic"/>
                <w:color w:val="0D0D0D" w:themeColor="text1" w:themeTint="F2"/>
                <w:sz w:val="32"/>
                <w:szCs w:val="32"/>
                <w:rtl/>
                <w:lang w:bidi="ar-EG"/>
              </w:rPr>
              <w:t>م المهني</w:t>
            </w:r>
            <w:r w:rsidRPr="00D0278B">
              <w:rPr>
                <w:rFonts w:ascii="Adobe Arabic" w:eastAsia="Calibri" w:hAnsi="Adobe Arabic" w:cs="Adobe Arabic" w:hint="cs"/>
                <w:color w:val="0D0D0D" w:themeColor="text1" w:themeTint="F2"/>
                <w:sz w:val="32"/>
                <w:szCs w:val="32"/>
                <w:rtl/>
                <w:lang w:bidi="ar-EG"/>
              </w:rPr>
              <w:t>.</w:t>
            </w:r>
          </w:p>
          <w:p w14:paraId="7D5C298A" w14:textId="594BEF88" w:rsidR="00F01FA2" w:rsidRPr="00D0278B" w:rsidRDefault="00D0278B" w:rsidP="00D0278B">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D0278B">
              <w:rPr>
                <w:rFonts w:ascii="Adobe Arabic" w:eastAsia="Calibri" w:hAnsi="Adobe Arabic" w:cs="Adobe Arabic"/>
                <w:color w:val="0D0D0D" w:themeColor="text1" w:themeTint="F2"/>
                <w:sz w:val="32"/>
                <w:szCs w:val="32"/>
                <w:rtl/>
                <w:lang w:bidi="ar-EG"/>
              </w:rPr>
              <w:t>استراتيجيات التمي</w:t>
            </w:r>
            <w:r w:rsidRPr="00D0278B">
              <w:rPr>
                <w:rFonts w:ascii="Adobe Arabic" w:eastAsia="Calibri" w:hAnsi="Adobe Arabic" w:cs="Adobe Arabic" w:hint="cs"/>
                <w:color w:val="0D0D0D" w:themeColor="text1" w:themeTint="F2"/>
                <w:sz w:val="32"/>
                <w:szCs w:val="32"/>
                <w:rtl/>
                <w:lang w:bidi="ar-EG"/>
              </w:rPr>
              <w:t>ّ</w:t>
            </w:r>
            <w:r w:rsidRPr="00D0278B">
              <w:rPr>
                <w:rFonts w:ascii="Adobe Arabic" w:eastAsia="Calibri" w:hAnsi="Adobe Arabic" w:cs="Adobe Arabic"/>
                <w:color w:val="0D0D0D" w:themeColor="text1" w:themeTint="F2"/>
                <w:sz w:val="32"/>
                <w:szCs w:val="32"/>
                <w:rtl/>
                <w:lang w:bidi="ar-EG"/>
              </w:rPr>
              <w:t>ز الوظيفي وزيادة فرص الترقية</w:t>
            </w:r>
            <w:r w:rsidRPr="00D0278B">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03BA0834"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2D96DCA"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3A558905"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7E7645DA"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1A62AF83" w14:textId="77777777" w:rsidR="00F01FA2" w:rsidRPr="00781A2F" w:rsidRDefault="00162D4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56F3FD0B"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445D209B"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lang w:val="ar-SA"/>
        </w:rPr>
        <mc:AlternateContent>
          <mc:Choice Requires="wpg">
            <w:drawing>
              <wp:anchor distT="0" distB="0" distL="114300" distR="114300" simplePos="0" relativeHeight="252773376" behindDoc="0" locked="0" layoutInCell="1" allowOverlap="1" wp14:anchorId="400D7B51" wp14:editId="44401892">
                <wp:simplePos x="0" y="0"/>
                <wp:positionH relativeFrom="column">
                  <wp:posOffset>-755650</wp:posOffset>
                </wp:positionH>
                <wp:positionV relativeFrom="paragraph">
                  <wp:posOffset>-469900</wp:posOffset>
                </wp:positionV>
                <wp:extent cx="6954952" cy="7432058"/>
                <wp:effectExtent l="0" t="0" r="0" b="0"/>
                <wp:wrapNone/>
                <wp:docPr id="175" name="Group 175"/>
                <wp:cNvGraphicFramePr/>
                <a:graphic xmlns:a="http://schemas.openxmlformats.org/drawingml/2006/main">
                  <a:graphicData uri="http://schemas.microsoft.com/office/word/2010/wordprocessingGroup">
                    <wpg:wgp>
                      <wpg:cNvGrpSpPr/>
                      <wpg:grpSpPr>
                        <a:xfrm>
                          <a:off x="0" y="0"/>
                          <a:ext cx="6954952" cy="7432058"/>
                          <a:chOff x="-882502" y="0"/>
                          <a:chExt cx="6954952" cy="7432058"/>
                        </a:xfrm>
                      </wpg:grpSpPr>
                      <wpg:grpSp>
                        <wpg:cNvPr id="176" name="Group 176"/>
                        <wpg:cNvGrpSpPr/>
                        <wpg:grpSpPr>
                          <a:xfrm>
                            <a:off x="-882502" y="2571750"/>
                            <a:ext cx="6468744" cy="4860308"/>
                            <a:chOff x="-1044443" y="0"/>
                            <a:chExt cx="6468830" cy="4860653"/>
                          </a:xfrm>
                        </wpg:grpSpPr>
                        <wpg:grpSp>
                          <wpg:cNvPr id="177" name="Group 25"/>
                          <wpg:cNvGrpSpPr/>
                          <wpg:grpSpPr>
                            <a:xfrm>
                              <a:off x="3130302" y="0"/>
                              <a:ext cx="2262067" cy="515506"/>
                              <a:chOff x="3849928" y="0"/>
                              <a:chExt cx="2262067" cy="515506"/>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7" cstate="print">
                                  <a:lum bright="70000" contrast="-70000"/>
                                  <a:extLst>
                                    <a:ext uri="{BEBA8EAE-BF5A-486C-A8C5-ECC9F3942E4B}">
                                      <a14:imgProps xmlns:a14="http://schemas.microsoft.com/office/drawing/2010/main">
                                        <a14:imgLayer r:embed="rId4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28" y="69934"/>
                                <a:ext cx="1755152" cy="441349"/>
                              </a:xfrm>
                              <a:prstGeom prst="rect">
                                <a:avLst/>
                              </a:prstGeom>
                              <a:noFill/>
                            </wps:spPr>
                            <wps:txbx>
                              <w:txbxContent>
                                <w:p w14:paraId="10CA22E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89" name="Group 26"/>
                          <wpg:cNvGrpSpPr/>
                          <wpg:grpSpPr>
                            <a:xfrm>
                              <a:off x="-2" y="9939"/>
                              <a:ext cx="2261237" cy="514985"/>
                              <a:chOff x="-2" y="0"/>
                              <a:chExt cx="2261545" cy="515506"/>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2" y="69936"/>
                                <a:ext cx="1756026" cy="441796"/>
                              </a:xfrm>
                              <a:prstGeom prst="rect">
                                <a:avLst/>
                              </a:prstGeom>
                              <a:noFill/>
                            </wps:spPr>
                            <wps:txbx>
                              <w:txbxContent>
                                <w:p w14:paraId="44DCC482"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9" cstate="print">
                                <a:lum bright="70000" contrast="-70000"/>
                                <a:extLst>
                                  <a:ext uri="{BEBA8EAE-BF5A-486C-A8C5-ECC9F3942E4B}">
                                    <a14:imgProps xmlns:a14="http://schemas.microsoft.com/office/drawing/2010/main">
                                      <a14:imgLayer r:embed="rId50">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102384" y="873941"/>
                              <a:ext cx="3322003" cy="3710346"/>
                            </a:xfrm>
                            <a:prstGeom prst="rect">
                              <a:avLst/>
                            </a:prstGeom>
                            <a:noFill/>
                            <a:ln w="6350">
                              <a:noFill/>
                            </a:ln>
                          </wps:spPr>
                          <wps:txbx>
                            <w:txbxContent>
                              <w:p w14:paraId="0B5C6F86" w14:textId="34B9CF4B" w:rsidR="002C04B9" w:rsidRPr="002C04B9" w:rsidRDefault="00955AC5" w:rsidP="00955AC5">
                                <w:pPr>
                                  <w:pStyle w:val="ad"/>
                                  <w:spacing w:line="276" w:lineRule="auto"/>
                                  <w:jc w:val="left"/>
                                  <w:rPr>
                                    <w:rFonts w:ascii="Sakkal Majalla" w:hAnsi="Sakkal Majalla" w:cs="Sakkal Majalla"/>
                                    <w:sz w:val="34"/>
                                    <w:szCs w:val="34"/>
                                    <w:rtl/>
                                  </w:rPr>
                                </w:pPr>
                                <w:hyperlink r:id="rId126" w:history="1">
                                  <w:r w:rsidR="002C04B9" w:rsidRPr="00955AC5">
                                    <w:rPr>
                                      <w:rStyle w:val="Hyperlink"/>
                                      <w:rFonts w:ascii="Sakkal Majalla" w:hAnsi="Sakkal Majalla" w:cs="Sakkal Majalla" w:hint="cs"/>
                                      <w:sz w:val="34"/>
                                      <w:szCs w:val="34"/>
                                      <w:rtl/>
                                    </w:rPr>
                                    <w:t>عند الانتهاء من تنفيذ أنشطة هذه الجلسة التدريبية، سيتمكّن المشاركون من:</w:t>
                                  </w:r>
                                </w:hyperlink>
                              </w:p>
                              <w:p w14:paraId="1171138E" w14:textId="77777777" w:rsidR="00D0278B"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التعرّف على أسس التخطيط الفعّال للمسار الوظيفي.</w:t>
                                </w:r>
                              </w:p>
                              <w:p w14:paraId="3A07DB9E" w14:textId="77777777" w:rsidR="00D0278B"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اكتساب مهارة صياغة الأهداف المهنية بمستوياتها المختلفة.</w:t>
                                </w:r>
                              </w:p>
                              <w:p w14:paraId="5A811C9B" w14:textId="77777777" w:rsidR="00D0278B"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تطوير القدرة على بناء خطة تطوير وظيفي شخصية واقعية.</w:t>
                                </w:r>
                              </w:p>
                              <w:p w14:paraId="263348D7" w14:textId="77777777" w:rsidR="00D0278B"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استيعاب آليات التطوير الذاتي والتعلّم المستمر.</w:t>
                                </w:r>
                              </w:p>
                              <w:p w14:paraId="19529A91" w14:textId="44B97FA0" w:rsidR="00F01FA2"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lang w:bidi="ar-SY"/>
                                  </w:rPr>
                                </w:pPr>
                                <w:r w:rsidRPr="00D0278B">
                                  <w:rPr>
                                    <w:rFonts w:ascii="Adobe Arabic" w:eastAsia="GE Dinar One" w:hAnsi="Adobe Arabic" w:cs="Adobe Arabic"/>
                                    <w:color w:val="000000"/>
                                    <w:kern w:val="24"/>
                                    <w:sz w:val="36"/>
                                    <w:szCs w:val="36"/>
                                    <w:rtl/>
                                    <w:lang w:bidi="ar-SY"/>
                                  </w:rPr>
                                  <w:t>التعرّف على استراتيجيات التميّز الوظيفي وزيادة فرص الترقية.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1044443" y="874011"/>
                              <a:ext cx="3299749" cy="3986642"/>
                            </a:xfrm>
                            <a:prstGeom prst="rect">
                              <a:avLst/>
                            </a:prstGeom>
                            <a:noFill/>
                            <a:ln w="6350">
                              <a:noFill/>
                            </a:ln>
                          </wps:spPr>
                          <wps:txbx>
                            <w:txbxContent>
                              <w:p w14:paraId="50B8EE7E"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نشاط عصف ذهني</w:t>
                                </w:r>
                                <w:r w:rsidRPr="00D0278B">
                                  <w:rPr>
                                    <w:rFonts w:ascii="Adobe Arabic" w:eastAsia="GE Dinar One" w:hAnsi="Adobe Arabic" w:cs="Adobe Arabic" w:hint="cs"/>
                                    <w:color w:val="000000"/>
                                    <w:kern w:val="24"/>
                                    <w:sz w:val="36"/>
                                    <w:szCs w:val="36"/>
                                    <w:rtl/>
                                    <w:lang w:bidi="ar-SY"/>
                                  </w:rPr>
                                  <w:t>.</w:t>
                                </w:r>
                              </w:p>
                              <w:p w14:paraId="61A2488A"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أسس التخطيط الفع</w:t>
                                </w:r>
                                <w:r w:rsidRPr="00D0278B">
                                  <w:rPr>
                                    <w:rFonts w:ascii="Adobe Arabic" w:eastAsia="GE Dinar One" w:hAnsi="Adobe Arabic" w:cs="Adobe Arabic" w:hint="cs"/>
                                    <w:color w:val="000000"/>
                                    <w:kern w:val="24"/>
                                    <w:sz w:val="36"/>
                                    <w:szCs w:val="36"/>
                                    <w:rtl/>
                                    <w:lang w:bidi="ar-SY"/>
                                  </w:rPr>
                                  <w:t>ّ</w:t>
                                </w:r>
                                <w:r w:rsidRPr="00D0278B">
                                  <w:rPr>
                                    <w:rFonts w:ascii="Adobe Arabic" w:eastAsia="GE Dinar One" w:hAnsi="Adobe Arabic" w:cs="Adobe Arabic"/>
                                    <w:color w:val="000000"/>
                                    <w:kern w:val="24"/>
                                    <w:sz w:val="36"/>
                                    <w:szCs w:val="36"/>
                                    <w:rtl/>
                                    <w:lang w:bidi="ar-SY"/>
                                  </w:rPr>
                                  <w:t>ال للمسار الوظيفي</w:t>
                                </w:r>
                                <w:r w:rsidRPr="00D0278B">
                                  <w:rPr>
                                    <w:rFonts w:ascii="Adobe Arabic" w:eastAsia="GE Dinar One" w:hAnsi="Adobe Arabic" w:cs="Adobe Arabic" w:hint="cs"/>
                                    <w:color w:val="000000"/>
                                    <w:kern w:val="24"/>
                                    <w:sz w:val="36"/>
                                    <w:szCs w:val="36"/>
                                    <w:rtl/>
                                    <w:lang w:bidi="ar-SY"/>
                                  </w:rPr>
                                  <w:t>.</w:t>
                                </w:r>
                              </w:p>
                              <w:p w14:paraId="29C5BE23"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صياغة الأهداف المهنية قصيرة ومتوسطة وطويلة المدى</w:t>
                                </w:r>
                                <w:r w:rsidRPr="00D0278B">
                                  <w:rPr>
                                    <w:rFonts w:ascii="Adobe Arabic" w:eastAsia="GE Dinar One" w:hAnsi="Adobe Arabic" w:cs="Adobe Arabic" w:hint="cs"/>
                                    <w:color w:val="000000"/>
                                    <w:kern w:val="24"/>
                                    <w:sz w:val="36"/>
                                    <w:szCs w:val="36"/>
                                    <w:rtl/>
                                    <w:lang w:bidi="ar-SY"/>
                                  </w:rPr>
                                  <w:t>.</w:t>
                                </w:r>
                              </w:p>
                              <w:p w14:paraId="221BFCB0"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hint="cs"/>
                                    <w:color w:val="000000"/>
                                    <w:kern w:val="24"/>
                                    <w:sz w:val="36"/>
                                    <w:szCs w:val="36"/>
                                    <w:rtl/>
                                    <w:lang w:bidi="ar-SY"/>
                                  </w:rPr>
                                  <w:t>تمرين.</w:t>
                                </w:r>
                              </w:p>
                              <w:p w14:paraId="26B9B9B7"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بناء خطة تطوير وظيفي شخصية قابلة للتطبيق</w:t>
                                </w:r>
                                <w:r w:rsidRPr="00D0278B">
                                  <w:rPr>
                                    <w:rFonts w:ascii="Adobe Arabic" w:eastAsia="GE Dinar One" w:hAnsi="Adobe Arabic" w:cs="Adobe Arabic" w:hint="cs"/>
                                    <w:color w:val="000000"/>
                                    <w:kern w:val="24"/>
                                    <w:sz w:val="36"/>
                                    <w:szCs w:val="36"/>
                                    <w:rtl/>
                                    <w:lang w:bidi="ar-SY"/>
                                  </w:rPr>
                                  <w:t>.</w:t>
                                </w:r>
                              </w:p>
                              <w:p w14:paraId="3E1669C9"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مهارات تطوير الذات المستمرة والتعل</w:t>
                                </w:r>
                                <w:r w:rsidRPr="00D0278B">
                                  <w:rPr>
                                    <w:rFonts w:ascii="Adobe Arabic" w:eastAsia="GE Dinar One" w:hAnsi="Adobe Arabic" w:cs="Adobe Arabic" w:hint="cs"/>
                                    <w:color w:val="000000"/>
                                    <w:kern w:val="24"/>
                                    <w:sz w:val="36"/>
                                    <w:szCs w:val="36"/>
                                    <w:rtl/>
                                    <w:lang w:bidi="ar-SY"/>
                                  </w:rPr>
                                  <w:t>ّ</w:t>
                                </w:r>
                                <w:r w:rsidRPr="00D0278B">
                                  <w:rPr>
                                    <w:rFonts w:ascii="Adobe Arabic" w:eastAsia="GE Dinar One" w:hAnsi="Adobe Arabic" w:cs="Adobe Arabic"/>
                                    <w:color w:val="000000"/>
                                    <w:kern w:val="24"/>
                                    <w:sz w:val="36"/>
                                    <w:szCs w:val="36"/>
                                    <w:rtl/>
                                    <w:lang w:bidi="ar-SY"/>
                                  </w:rPr>
                                  <w:t>م المهني</w:t>
                                </w:r>
                                <w:r w:rsidRPr="00D0278B">
                                  <w:rPr>
                                    <w:rFonts w:ascii="Adobe Arabic" w:eastAsia="GE Dinar One" w:hAnsi="Adobe Arabic" w:cs="Adobe Arabic" w:hint="cs"/>
                                    <w:color w:val="000000"/>
                                    <w:kern w:val="24"/>
                                    <w:sz w:val="36"/>
                                    <w:szCs w:val="36"/>
                                    <w:rtl/>
                                    <w:lang w:bidi="ar-SY"/>
                                  </w:rPr>
                                  <w:t>.</w:t>
                                </w:r>
                              </w:p>
                              <w:p w14:paraId="7CE528B8"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استراتيجيات التمي</w:t>
                                </w:r>
                                <w:r w:rsidRPr="00D0278B">
                                  <w:rPr>
                                    <w:rFonts w:ascii="Adobe Arabic" w:eastAsia="GE Dinar One" w:hAnsi="Adobe Arabic" w:cs="Adobe Arabic" w:hint="cs"/>
                                    <w:color w:val="000000"/>
                                    <w:kern w:val="24"/>
                                    <w:sz w:val="36"/>
                                    <w:szCs w:val="36"/>
                                    <w:rtl/>
                                    <w:lang w:bidi="ar-SY"/>
                                  </w:rPr>
                                  <w:t>ّ</w:t>
                                </w:r>
                                <w:r w:rsidRPr="00D0278B">
                                  <w:rPr>
                                    <w:rFonts w:ascii="Adobe Arabic" w:eastAsia="GE Dinar One" w:hAnsi="Adobe Arabic" w:cs="Adobe Arabic"/>
                                    <w:color w:val="000000"/>
                                    <w:kern w:val="24"/>
                                    <w:sz w:val="36"/>
                                    <w:szCs w:val="36"/>
                                    <w:rtl/>
                                    <w:lang w:bidi="ar-SY"/>
                                  </w:rPr>
                                  <w:t>ز الوظيفي وزيادة فرص الترقية</w:t>
                                </w:r>
                                <w:r w:rsidRPr="00D0278B">
                                  <w:rPr>
                                    <w:rFonts w:ascii="Adobe Arabic" w:eastAsia="GE Dinar One" w:hAnsi="Adobe Arabic" w:cs="Adobe Arabic" w:hint="cs"/>
                                    <w:color w:val="000000"/>
                                    <w:kern w:val="24"/>
                                    <w:sz w:val="36"/>
                                    <w:szCs w:val="36"/>
                                    <w:rtl/>
                                    <w:lang w:bidi="ar-SY"/>
                                  </w:rPr>
                                  <w:t>.</w:t>
                                </w:r>
                              </w:p>
                              <w:p w14:paraId="7E581FD7"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نشاط تعاوني</w:t>
                                </w:r>
                                <w:r w:rsidRPr="00D0278B">
                                  <w:rPr>
                                    <w:rFonts w:ascii="Adobe Arabic" w:eastAsia="GE Dinar One" w:hAnsi="Adobe Arabic" w:cs="Adobe Arabic" w:hint="cs"/>
                                    <w:color w:val="000000"/>
                                    <w:kern w:val="24"/>
                                    <w:sz w:val="36"/>
                                    <w:szCs w:val="36"/>
                                    <w:rtl/>
                                    <w:lang w:bidi="ar-SY"/>
                                  </w:rPr>
                                  <w:t>.</w:t>
                                </w:r>
                              </w:p>
                              <w:p w14:paraId="15CA64D5"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hint="cs"/>
                                    <w:color w:val="000000"/>
                                    <w:kern w:val="24"/>
                                    <w:sz w:val="36"/>
                                    <w:szCs w:val="36"/>
                                    <w:rtl/>
                                    <w:lang w:bidi="ar-SY"/>
                                  </w:rPr>
                                  <w:t>التقويم.</w:t>
                                </w:r>
                              </w:p>
                              <w:p w14:paraId="62C08E8F" w14:textId="3848823B" w:rsidR="00F01FA2" w:rsidRPr="00D0278B" w:rsidRDefault="00F01FA2" w:rsidP="00D0278B">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0" y="0"/>
                            <a:ext cx="6072450" cy="1827546"/>
                            <a:chOff x="0" y="0"/>
                            <a:chExt cx="6072450" cy="1827546"/>
                          </a:xfrm>
                        </wpg:grpSpPr>
                        <pic:pic xmlns:pic="http://schemas.openxmlformats.org/drawingml/2006/picture">
                          <pic:nvPicPr>
                            <pic:cNvPr id="1451488582" name="Picture 1451488582" descr="Calendar "/>
                            <pic:cNvPicPr>
                              <a:picLocks noChangeAspect="1"/>
                            </pic:cNvPicPr>
                          </pic:nvPicPr>
                          <pic:blipFill>
                            <a:blip r:embed="rId52" cstate="print">
                              <a:lum bright="70000" contrast="-70000"/>
                              <a:extLst>
                                <a:ext uri="{BEBA8EAE-BF5A-486C-A8C5-ECC9F3942E4B}">
                                  <a14:imgProps xmlns:a14="http://schemas.microsoft.com/office/drawing/2010/main">
                                    <a14:imgLayer r:embed="rId5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4" name="TextBox 34"/>
                          <wps:cNvSpPr txBox="1"/>
                          <wps:spPr>
                            <a:xfrm>
                              <a:off x="2494620" y="19867"/>
                              <a:ext cx="2430145" cy="536575"/>
                            </a:xfrm>
                            <a:prstGeom prst="rect">
                              <a:avLst/>
                            </a:prstGeom>
                            <a:noFill/>
                          </wps:spPr>
                          <wps:txbx>
                            <w:txbxContent>
                              <w:p w14:paraId="3BCE70D7"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0" y="1290971"/>
                              <a:ext cx="4566920" cy="536575"/>
                            </a:xfrm>
                            <a:prstGeom prst="rect">
                              <a:avLst/>
                            </a:prstGeom>
                            <a:noFill/>
                          </wps:spPr>
                          <wps:txbx>
                            <w:txbxContent>
                              <w:p w14:paraId="1A7A1FF7" w14:textId="76E5D292" w:rsidR="00F01FA2" w:rsidRPr="00F01FA2" w:rsidRDefault="00955AC5" w:rsidP="00955AC5">
                                <w:pPr>
                                  <w:jc w:val="center"/>
                                  <w:rPr>
                                    <w:rFonts w:ascii="Adobe Arabic" w:eastAsia="GE Dinar One" w:hAnsi="Adobe Arabic" w:cs="Adobe Arabic"/>
                                    <w:b/>
                                    <w:bCs/>
                                    <w:kern w:val="24"/>
                                    <w:sz w:val="56"/>
                                    <w:szCs w:val="56"/>
                                    <w:lang w:bidi="ar-SY"/>
                                  </w:rPr>
                                </w:pPr>
                                <w:hyperlink r:id="rId127" w:history="1">
                                  <w:r w:rsidR="00D0278B" w:rsidRPr="00955AC5">
                                    <w:rPr>
                                      <w:rStyle w:val="Hyperlink"/>
                                      <w:rFonts w:ascii="Adobe Arabic" w:eastAsia="GE Dinar One" w:hAnsi="Adobe Arabic" w:cs="Adobe Arabic" w:hint="cs"/>
                                      <w:b/>
                                      <w:bCs/>
                                      <w:kern w:val="24"/>
                                      <w:sz w:val="56"/>
                                      <w:szCs w:val="56"/>
                                      <w:rtl/>
                                      <w:lang w:bidi="ar-SY"/>
                                    </w:rPr>
                                    <w:t>التخطيط والتميّز الوظيفي</w:t>
                                  </w:r>
                                </w:hyperlink>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00D7B51" id="Group 175" o:spid="_x0000_s1321" style="position:absolute;left:0;text-align:left;margin-left:-59.5pt;margin-top:-37pt;width:547.65pt;height:585.2pt;z-index:252773376;mso-position-horizontal-relative:text;mso-position-vertical-relative:text;mso-width-relative:margin;mso-height-relative:margin" coordorigin="-8825" coordsize="69549,74320"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">
                <v:group id="Group 176" o:spid="_x0000_s1322" style="position:absolute;left:-8825;top:25717;width:64687;height:48603" coordorigin="-10444" coordsize="64688,48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323"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32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32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32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54" o:title="Target " gain="19661f" blacklevel="22938f"/>
                      </v:shape>
                    </v:group>
                    <v:shape id="TextBox 34" o:spid="_x0000_s1327"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10CA22E6"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328"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32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330"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44DCC482"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33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55" o:title="Note " gain="19661f" blacklevel="22938f"/>
                    </v:shape>
                  </v:group>
                  <v:shape id="Text Box 1451488579" o:spid="_x0000_s1332" type="#_x0000_t202" style="position:absolute;left:21023;top:8739;width:33220;height:371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0B5C6F86" w14:textId="34B9CF4B" w:rsidR="002C04B9" w:rsidRPr="002C04B9" w:rsidRDefault="00955AC5" w:rsidP="00955AC5">
                          <w:pPr>
                            <w:pStyle w:val="ad"/>
                            <w:spacing w:line="276" w:lineRule="auto"/>
                            <w:jc w:val="left"/>
                            <w:rPr>
                              <w:rFonts w:ascii="Sakkal Majalla" w:hAnsi="Sakkal Majalla" w:cs="Sakkal Majalla"/>
                              <w:sz w:val="34"/>
                              <w:szCs w:val="34"/>
                              <w:rtl/>
                            </w:rPr>
                          </w:pPr>
                          <w:hyperlink r:id="rId128" w:history="1">
                            <w:r w:rsidR="002C04B9" w:rsidRPr="00955AC5">
                              <w:rPr>
                                <w:rStyle w:val="Hyperlink"/>
                                <w:rFonts w:ascii="Sakkal Majalla" w:hAnsi="Sakkal Majalla" w:cs="Sakkal Majalla" w:hint="cs"/>
                                <w:sz w:val="34"/>
                                <w:szCs w:val="34"/>
                                <w:rtl/>
                              </w:rPr>
                              <w:t>عند الانتهاء من تنفيذ أنشطة هذه الجلسة التدريبية، سيتمكّن المشاركون من:</w:t>
                            </w:r>
                          </w:hyperlink>
                        </w:p>
                        <w:p w14:paraId="1171138E" w14:textId="77777777" w:rsidR="00D0278B"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التعرّف على أسس التخطيط الفعّال للمسار الوظيفي.</w:t>
                          </w:r>
                        </w:p>
                        <w:p w14:paraId="3A07DB9E" w14:textId="77777777" w:rsidR="00D0278B"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اكتساب مهارة صياغة الأهداف المهنية بمستوياتها المختلفة.</w:t>
                          </w:r>
                        </w:p>
                        <w:p w14:paraId="5A811C9B" w14:textId="77777777" w:rsidR="00D0278B"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تطوير القدرة على بناء خطة تطوير وظيفي شخصية واقعية.</w:t>
                          </w:r>
                        </w:p>
                        <w:p w14:paraId="263348D7" w14:textId="77777777" w:rsidR="00D0278B"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استيعاب آليات التطوير الذاتي والتعلّم المستمر.</w:t>
                          </w:r>
                        </w:p>
                        <w:p w14:paraId="19529A91" w14:textId="44B97FA0" w:rsidR="00F01FA2" w:rsidRPr="00D0278B" w:rsidRDefault="00D0278B" w:rsidP="00D0278B">
                          <w:pPr>
                            <w:pStyle w:val="a5"/>
                            <w:numPr>
                              <w:ilvl w:val="0"/>
                              <w:numId w:val="7"/>
                            </w:numPr>
                            <w:spacing w:line="276" w:lineRule="auto"/>
                            <w:rPr>
                              <w:rFonts w:ascii="Adobe Arabic" w:eastAsia="GE Dinar One" w:hAnsi="Adobe Arabic" w:cs="Adobe Arabic"/>
                              <w:color w:val="000000"/>
                              <w:kern w:val="24"/>
                              <w:sz w:val="36"/>
                              <w:szCs w:val="36"/>
                              <w:lang w:bidi="ar-SY"/>
                            </w:rPr>
                          </w:pPr>
                          <w:r w:rsidRPr="00D0278B">
                            <w:rPr>
                              <w:rFonts w:ascii="Adobe Arabic" w:eastAsia="GE Dinar One" w:hAnsi="Adobe Arabic" w:cs="Adobe Arabic"/>
                              <w:color w:val="000000"/>
                              <w:kern w:val="24"/>
                              <w:sz w:val="36"/>
                              <w:szCs w:val="36"/>
                              <w:rtl/>
                              <w:lang w:bidi="ar-SY"/>
                            </w:rPr>
                            <w:t>التعرّف على استراتيجيات التميّز الوظيفي وزيادة فرص الترقية.</w:t>
                          </w:r>
                        </w:p>
                      </w:txbxContent>
                    </v:textbox>
                  </v:shape>
                  <v:shape id="Text Box 1451488580" o:spid="_x0000_s1333" type="#_x0000_t202" style="position:absolute;left:-10444;top:8740;width:32997;height:39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50B8EE7E"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نشاط عصف ذهني</w:t>
                          </w:r>
                          <w:r w:rsidRPr="00D0278B">
                            <w:rPr>
                              <w:rFonts w:ascii="Adobe Arabic" w:eastAsia="GE Dinar One" w:hAnsi="Adobe Arabic" w:cs="Adobe Arabic" w:hint="cs"/>
                              <w:color w:val="000000"/>
                              <w:kern w:val="24"/>
                              <w:sz w:val="36"/>
                              <w:szCs w:val="36"/>
                              <w:rtl/>
                              <w:lang w:bidi="ar-SY"/>
                            </w:rPr>
                            <w:t>.</w:t>
                          </w:r>
                        </w:p>
                        <w:p w14:paraId="61A2488A"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أسس التخطيط الفع</w:t>
                          </w:r>
                          <w:r w:rsidRPr="00D0278B">
                            <w:rPr>
                              <w:rFonts w:ascii="Adobe Arabic" w:eastAsia="GE Dinar One" w:hAnsi="Adobe Arabic" w:cs="Adobe Arabic" w:hint="cs"/>
                              <w:color w:val="000000"/>
                              <w:kern w:val="24"/>
                              <w:sz w:val="36"/>
                              <w:szCs w:val="36"/>
                              <w:rtl/>
                              <w:lang w:bidi="ar-SY"/>
                            </w:rPr>
                            <w:t>ّ</w:t>
                          </w:r>
                          <w:r w:rsidRPr="00D0278B">
                            <w:rPr>
                              <w:rFonts w:ascii="Adobe Arabic" w:eastAsia="GE Dinar One" w:hAnsi="Adobe Arabic" w:cs="Adobe Arabic"/>
                              <w:color w:val="000000"/>
                              <w:kern w:val="24"/>
                              <w:sz w:val="36"/>
                              <w:szCs w:val="36"/>
                              <w:rtl/>
                              <w:lang w:bidi="ar-SY"/>
                            </w:rPr>
                            <w:t>ال للمسار الوظيفي</w:t>
                          </w:r>
                          <w:r w:rsidRPr="00D0278B">
                            <w:rPr>
                              <w:rFonts w:ascii="Adobe Arabic" w:eastAsia="GE Dinar One" w:hAnsi="Adobe Arabic" w:cs="Adobe Arabic" w:hint="cs"/>
                              <w:color w:val="000000"/>
                              <w:kern w:val="24"/>
                              <w:sz w:val="36"/>
                              <w:szCs w:val="36"/>
                              <w:rtl/>
                              <w:lang w:bidi="ar-SY"/>
                            </w:rPr>
                            <w:t>.</w:t>
                          </w:r>
                        </w:p>
                        <w:p w14:paraId="29C5BE23"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صياغة الأهداف المهنية قصيرة ومتوسطة وطويلة المدى</w:t>
                          </w:r>
                          <w:r w:rsidRPr="00D0278B">
                            <w:rPr>
                              <w:rFonts w:ascii="Adobe Arabic" w:eastAsia="GE Dinar One" w:hAnsi="Adobe Arabic" w:cs="Adobe Arabic" w:hint="cs"/>
                              <w:color w:val="000000"/>
                              <w:kern w:val="24"/>
                              <w:sz w:val="36"/>
                              <w:szCs w:val="36"/>
                              <w:rtl/>
                              <w:lang w:bidi="ar-SY"/>
                            </w:rPr>
                            <w:t>.</w:t>
                          </w:r>
                        </w:p>
                        <w:p w14:paraId="221BFCB0"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hint="cs"/>
                              <w:color w:val="000000"/>
                              <w:kern w:val="24"/>
                              <w:sz w:val="36"/>
                              <w:szCs w:val="36"/>
                              <w:rtl/>
                              <w:lang w:bidi="ar-SY"/>
                            </w:rPr>
                            <w:t>تمرين.</w:t>
                          </w:r>
                        </w:p>
                        <w:p w14:paraId="26B9B9B7"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بناء خطة تطوير وظيفي شخصية قابلة للتطبيق</w:t>
                          </w:r>
                          <w:r w:rsidRPr="00D0278B">
                            <w:rPr>
                              <w:rFonts w:ascii="Adobe Arabic" w:eastAsia="GE Dinar One" w:hAnsi="Adobe Arabic" w:cs="Adobe Arabic" w:hint="cs"/>
                              <w:color w:val="000000"/>
                              <w:kern w:val="24"/>
                              <w:sz w:val="36"/>
                              <w:szCs w:val="36"/>
                              <w:rtl/>
                              <w:lang w:bidi="ar-SY"/>
                            </w:rPr>
                            <w:t>.</w:t>
                          </w:r>
                        </w:p>
                        <w:p w14:paraId="3E1669C9"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مهارات تطوير الذات المستمرة والتعل</w:t>
                          </w:r>
                          <w:r w:rsidRPr="00D0278B">
                            <w:rPr>
                              <w:rFonts w:ascii="Adobe Arabic" w:eastAsia="GE Dinar One" w:hAnsi="Adobe Arabic" w:cs="Adobe Arabic" w:hint="cs"/>
                              <w:color w:val="000000"/>
                              <w:kern w:val="24"/>
                              <w:sz w:val="36"/>
                              <w:szCs w:val="36"/>
                              <w:rtl/>
                              <w:lang w:bidi="ar-SY"/>
                            </w:rPr>
                            <w:t>ّ</w:t>
                          </w:r>
                          <w:r w:rsidRPr="00D0278B">
                            <w:rPr>
                              <w:rFonts w:ascii="Adobe Arabic" w:eastAsia="GE Dinar One" w:hAnsi="Adobe Arabic" w:cs="Adobe Arabic"/>
                              <w:color w:val="000000"/>
                              <w:kern w:val="24"/>
                              <w:sz w:val="36"/>
                              <w:szCs w:val="36"/>
                              <w:rtl/>
                              <w:lang w:bidi="ar-SY"/>
                            </w:rPr>
                            <w:t>م المهني</w:t>
                          </w:r>
                          <w:r w:rsidRPr="00D0278B">
                            <w:rPr>
                              <w:rFonts w:ascii="Adobe Arabic" w:eastAsia="GE Dinar One" w:hAnsi="Adobe Arabic" w:cs="Adobe Arabic" w:hint="cs"/>
                              <w:color w:val="000000"/>
                              <w:kern w:val="24"/>
                              <w:sz w:val="36"/>
                              <w:szCs w:val="36"/>
                              <w:rtl/>
                              <w:lang w:bidi="ar-SY"/>
                            </w:rPr>
                            <w:t>.</w:t>
                          </w:r>
                        </w:p>
                        <w:p w14:paraId="7CE528B8"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استراتيجيات التمي</w:t>
                          </w:r>
                          <w:r w:rsidRPr="00D0278B">
                            <w:rPr>
                              <w:rFonts w:ascii="Adobe Arabic" w:eastAsia="GE Dinar One" w:hAnsi="Adobe Arabic" w:cs="Adobe Arabic" w:hint="cs"/>
                              <w:color w:val="000000"/>
                              <w:kern w:val="24"/>
                              <w:sz w:val="36"/>
                              <w:szCs w:val="36"/>
                              <w:rtl/>
                              <w:lang w:bidi="ar-SY"/>
                            </w:rPr>
                            <w:t>ّ</w:t>
                          </w:r>
                          <w:r w:rsidRPr="00D0278B">
                            <w:rPr>
                              <w:rFonts w:ascii="Adobe Arabic" w:eastAsia="GE Dinar One" w:hAnsi="Adobe Arabic" w:cs="Adobe Arabic"/>
                              <w:color w:val="000000"/>
                              <w:kern w:val="24"/>
                              <w:sz w:val="36"/>
                              <w:szCs w:val="36"/>
                              <w:rtl/>
                              <w:lang w:bidi="ar-SY"/>
                            </w:rPr>
                            <w:t>ز الوظيفي وزيادة فرص الترقية</w:t>
                          </w:r>
                          <w:r w:rsidRPr="00D0278B">
                            <w:rPr>
                              <w:rFonts w:ascii="Adobe Arabic" w:eastAsia="GE Dinar One" w:hAnsi="Adobe Arabic" w:cs="Adobe Arabic" w:hint="cs"/>
                              <w:color w:val="000000"/>
                              <w:kern w:val="24"/>
                              <w:sz w:val="36"/>
                              <w:szCs w:val="36"/>
                              <w:rtl/>
                              <w:lang w:bidi="ar-SY"/>
                            </w:rPr>
                            <w:t>.</w:t>
                          </w:r>
                        </w:p>
                        <w:p w14:paraId="7E581FD7"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color w:val="000000"/>
                              <w:kern w:val="24"/>
                              <w:sz w:val="36"/>
                              <w:szCs w:val="36"/>
                              <w:rtl/>
                              <w:lang w:bidi="ar-SY"/>
                            </w:rPr>
                            <w:t>نشاط تعاوني</w:t>
                          </w:r>
                          <w:r w:rsidRPr="00D0278B">
                            <w:rPr>
                              <w:rFonts w:ascii="Adobe Arabic" w:eastAsia="GE Dinar One" w:hAnsi="Adobe Arabic" w:cs="Adobe Arabic" w:hint="cs"/>
                              <w:color w:val="000000"/>
                              <w:kern w:val="24"/>
                              <w:sz w:val="36"/>
                              <w:szCs w:val="36"/>
                              <w:rtl/>
                              <w:lang w:bidi="ar-SY"/>
                            </w:rPr>
                            <w:t>.</w:t>
                          </w:r>
                        </w:p>
                        <w:p w14:paraId="15CA64D5" w14:textId="77777777" w:rsidR="00D0278B" w:rsidRPr="00D0278B" w:rsidRDefault="00D0278B" w:rsidP="00D0278B">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D0278B">
                            <w:rPr>
                              <w:rFonts w:ascii="Adobe Arabic" w:eastAsia="GE Dinar One" w:hAnsi="Adobe Arabic" w:cs="Adobe Arabic" w:hint="cs"/>
                              <w:color w:val="000000"/>
                              <w:kern w:val="24"/>
                              <w:sz w:val="36"/>
                              <w:szCs w:val="36"/>
                              <w:rtl/>
                              <w:lang w:bidi="ar-SY"/>
                            </w:rPr>
                            <w:t>التقويم.</w:t>
                          </w:r>
                        </w:p>
                        <w:p w14:paraId="62C08E8F" w14:textId="3848823B" w:rsidR="00F01FA2" w:rsidRPr="00D0278B" w:rsidRDefault="00F01FA2" w:rsidP="00D0278B">
                          <w:pPr>
                            <w:rPr>
                              <w:rFonts w:ascii="Adobe Arabic" w:eastAsia="GE Dinar One" w:hAnsi="Adobe Arabic" w:cs="Adobe Arabic"/>
                              <w:color w:val="000000"/>
                              <w:kern w:val="24"/>
                              <w:sz w:val="36"/>
                              <w:szCs w:val="36"/>
                              <w:lang w:bidi="ar-SY"/>
                            </w:rPr>
                          </w:pPr>
                        </w:p>
                      </w:txbxContent>
                    </v:textbox>
                  </v:shape>
                </v:group>
                <v:group id="Group 1451488581" o:spid="_x0000_s1334" style="position:absolute;width:60724;height:18275" coordsize="60724,1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33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57" o:title="Calendar " gain="19661f" blacklevel="22938f"/>
                  </v:shape>
                  <v:shape id="TextBox 34" o:spid="_x0000_s1336"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3BCE70D7"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337" type="#_x0000_t202" style="position:absolute;top:12909;width:4566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p w14:paraId="1A7A1FF7" w14:textId="76E5D292" w:rsidR="00F01FA2" w:rsidRPr="00F01FA2" w:rsidRDefault="00955AC5" w:rsidP="00955AC5">
                          <w:pPr>
                            <w:jc w:val="center"/>
                            <w:rPr>
                              <w:rFonts w:ascii="Adobe Arabic" w:eastAsia="GE Dinar One" w:hAnsi="Adobe Arabic" w:cs="Adobe Arabic"/>
                              <w:b/>
                              <w:bCs/>
                              <w:kern w:val="24"/>
                              <w:sz w:val="56"/>
                              <w:szCs w:val="56"/>
                              <w:lang w:bidi="ar-SY"/>
                            </w:rPr>
                          </w:pPr>
                          <w:hyperlink r:id="rId129" w:history="1">
                            <w:r w:rsidR="00D0278B" w:rsidRPr="00955AC5">
                              <w:rPr>
                                <w:rStyle w:val="Hyperlink"/>
                                <w:rFonts w:ascii="Adobe Arabic" w:eastAsia="GE Dinar One" w:hAnsi="Adobe Arabic" w:cs="Adobe Arabic" w:hint="cs"/>
                                <w:b/>
                                <w:bCs/>
                                <w:kern w:val="24"/>
                                <w:sz w:val="56"/>
                                <w:szCs w:val="56"/>
                                <w:rtl/>
                                <w:lang w:bidi="ar-SY"/>
                              </w:rPr>
                              <w:t>التخطيط والتميّز الوظيفي</w:t>
                            </w:r>
                          </w:hyperlink>
                        </w:p>
                      </w:txbxContent>
                    </v:textbox>
                  </v:shape>
                </v:group>
              </v:group>
            </w:pict>
          </mc:Fallback>
        </mc:AlternateContent>
      </w:r>
    </w:p>
    <w:p w14:paraId="43B8C4B5" w14:textId="77777777" w:rsidR="009E7CAF" w:rsidRPr="002023DE" w:rsidRDefault="009E7CAF" w:rsidP="000F1708">
      <w:pPr>
        <w:bidi w:val="0"/>
        <w:rPr>
          <w:rFonts w:ascii="Adobe Arabic" w:hAnsi="Adobe Arabic" w:cs="Adobe Arabic"/>
          <w:b/>
          <w:bCs/>
          <w:color w:val="002060"/>
          <w:sz w:val="48"/>
          <w:szCs w:val="36"/>
        </w:rPr>
      </w:pPr>
    </w:p>
    <w:p w14:paraId="225F2AE6"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37FD768C" w14:textId="77777777" w:rsidR="009E7CAF" w:rsidRDefault="009E7CAF" w:rsidP="009E7CAF">
      <w:pPr>
        <w:pStyle w:val="a5"/>
        <w:spacing w:line="360" w:lineRule="auto"/>
        <w:rPr>
          <w:rFonts w:ascii="Adobe Arabic" w:hAnsi="Adobe Arabic" w:cs="Adobe Arabic"/>
          <w:b/>
          <w:bCs/>
          <w:color w:val="002060"/>
          <w:sz w:val="48"/>
          <w:szCs w:val="36"/>
          <w:rtl/>
          <w:lang w:bidi="ar-EG"/>
        </w:rPr>
      </w:pPr>
    </w:p>
    <w:p w14:paraId="11B9AD28" w14:textId="77777777" w:rsidR="003F41BB" w:rsidRDefault="003F41BB" w:rsidP="00D87FB1">
      <w:pPr>
        <w:rPr>
          <w:rtl/>
          <w:lang w:bidi="ar-SY"/>
        </w:rPr>
      </w:pPr>
    </w:p>
    <w:p w14:paraId="1B349846" w14:textId="77777777"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5D7B4C8A" w14:textId="77777777" w:rsidR="00D0278B" w:rsidRDefault="00D0278B" w:rsidP="00D0278B">
      <w:pPr>
        <w:spacing w:line="259" w:lineRule="auto"/>
        <w:rPr>
          <w:rFonts w:ascii="Sakkal Majalla" w:hAnsi="Sakkal Majalla"/>
          <w:b/>
          <w:bCs/>
          <w:color w:val="FF0000"/>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2CF98394" wp14:editId="7B399C21">
                <wp:extent cx="5711825" cy="748003"/>
                <wp:effectExtent l="0" t="0" r="22225" b="14605"/>
                <wp:docPr id="148"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49" name="مجموعة 881967268"/>
                        <wpg:cNvGrpSpPr/>
                        <wpg:grpSpPr>
                          <a:xfrm>
                            <a:off x="0" y="159523"/>
                            <a:ext cx="5711825" cy="588477"/>
                            <a:chOff x="0" y="159448"/>
                            <a:chExt cx="6312597" cy="652243"/>
                          </a:xfrm>
                        </wpg:grpSpPr>
                        <wps:wsp>
                          <wps:cNvPr id="15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 name="مربع نص 2043426344"/>
                          <wps:cNvSpPr txBox="1"/>
                          <wps:spPr>
                            <a:xfrm>
                              <a:off x="817519" y="159448"/>
                              <a:ext cx="2073788" cy="453954"/>
                            </a:xfrm>
                            <a:prstGeom prst="rect">
                              <a:avLst/>
                            </a:prstGeom>
                            <a:noFill/>
                          </wps:spPr>
                          <wps:txbx>
                            <w:txbxContent>
                              <w:p w14:paraId="4A313998" w14:textId="77777777" w:rsidR="00D0278B" w:rsidRPr="00724F18" w:rsidRDefault="00D0278B" w:rsidP="00D0278B">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54"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5" name="Picture 165" descr="Light bulb "/>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CF98394" id="_x0000_s1338"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">
                <v:group id="مجموعة 881967268" o:spid="_x0000_s1339"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roundrect id="مستطيل مستدير الزوايا 769901" o:spid="_x0000_s1340"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" fillcolor="#168489" strokecolor="#168489" strokeweight="1pt">
                    <v:stroke joinstyle="miter"/>
                  </v:roundrect>
                  <v:shape id="مربع نص 2043426344" o:spid="_x0000_s1341"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" filled="f" stroked="f">
                    <v:textbox style="mso-fit-shape-to-text:t">
                      <w:txbxContent>
                        <w:p w14:paraId="4A313998" w14:textId="77777777" w:rsidR="00D0278B" w:rsidRPr="00724F18" w:rsidRDefault="00D0278B" w:rsidP="00D0278B">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1342"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" fillcolor="#168489" strokecolor="#168489" strokeweight="1pt">
                    <v:stroke joinstyle="miter"/>
                  </v:roundrect>
                </v:group>
                <v:shape id="Picture 165" o:spid="_x0000_s1343"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">
                  <v:imagedata r:id="rId68" o:title="Light bulb "/>
                </v:shape>
                <w10:anchorlock/>
              </v:group>
            </w:pict>
          </mc:Fallback>
        </mc:AlternateContent>
      </w:r>
    </w:p>
    <w:p w14:paraId="69330160" w14:textId="5A194E85" w:rsidR="00D0278B" w:rsidRDefault="00D0278B" w:rsidP="00D0278B">
      <w:pPr>
        <w:rPr>
          <w:rtl/>
        </w:rPr>
      </w:pPr>
      <w:r w:rsidRPr="00F464DE">
        <w:rPr>
          <w:rtl/>
        </w:rPr>
        <w:t xml:space="preserve">مرحباً بكم في </w:t>
      </w:r>
      <w:hyperlink r:id="rId130" w:history="1">
        <w:r w:rsidRPr="00955AC5">
          <w:rPr>
            <w:rStyle w:val="Hyperlink"/>
            <w:rtl/>
          </w:rPr>
          <w:t>الجلسة الثانية</w:t>
        </w:r>
      </w:hyperlink>
      <w:r w:rsidRPr="00F464DE">
        <w:rPr>
          <w:rtl/>
        </w:rPr>
        <w:t xml:space="preserve"> من برنامجنا التدريبي. بعد أن استكشفنا في الجلسة السابقة أهمية فهم الواقع المهني وتحليله، ننتقل اليوم إلى المرحلة العملية المتمثّلة في التخطيط الاستراتيجي لمساركم المهني وبناء استراتيجيات التميّز الوظيفي. </w:t>
      </w:r>
    </w:p>
    <w:p w14:paraId="64C8AFAB" w14:textId="77777777" w:rsidR="00D0278B" w:rsidRPr="00F464DE" w:rsidRDefault="00D0278B" w:rsidP="00D0278B">
      <w:pPr>
        <w:rPr>
          <w:rtl/>
        </w:rPr>
      </w:pPr>
      <w:r>
        <w:rPr>
          <w:rFonts w:hint="cs"/>
          <w:rtl/>
        </w:rPr>
        <w:t>و</w:t>
      </w:r>
      <w:r w:rsidRPr="00F464DE">
        <w:rPr>
          <w:rtl/>
        </w:rPr>
        <w:t>كما قال بنيامين فرانكلين: "الفشل في التخطيط هو تخطيط للفشل"، فالنجاح المهني المستدام لا يأتي بالصدفة، بل يحتاج إلى رؤية واضحة وخطة متكاملة.</w:t>
      </w:r>
    </w:p>
    <w:p w14:paraId="793AC214" w14:textId="77777777" w:rsidR="00D0278B" w:rsidRDefault="00D0278B" w:rsidP="00D0278B">
      <w:pPr>
        <w:spacing w:before="80" w:after="80" w:line="240" w:lineRule="auto"/>
        <w:rPr>
          <w:rFonts w:ascii="Sakkal Majalla" w:hAnsi="Sakkal Majalla"/>
          <w:sz w:val="32"/>
          <w:szCs w:val="32"/>
          <w:rtl/>
        </w:rPr>
      </w:pPr>
    </w:p>
    <w:p w14:paraId="5E3473C6" w14:textId="77777777" w:rsidR="00D0278B" w:rsidRDefault="00D0278B" w:rsidP="00D0278B">
      <w:pPr>
        <w:spacing w:before="80" w:after="80" w:line="240" w:lineRule="auto"/>
        <w:rPr>
          <w:rFonts w:ascii="Sakkal Majalla" w:hAnsi="Sakkal Majalla"/>
          <w:sz w:val="32"/>
          <w:szCs w:val="32"/>
          <w:rtl/>
        </w:rPr>
      </w:pPr>
    </w:p>
    <w:p w14:paraId="1D4A4C2C" w14:textId="77777777" w:rsidR="00D0278B" w:rsidRDefault="00D0278B" w:rsidP="00D0278B">
      <w:pPr>
        <w:spacing w:before="80" w:after="80" w:line="240" w:lineRule="auto"/>
        <w:rPr>
          <w:rFonts w:ascii="Sakkal Majalla" w:hAnsi="Sakkal Majalla"/>
          <w:sz w:val="32"/>
          <w:szCs w:val="32"/>
          <w:rtl/>
        </w:rPr>
      </w:pPr>
    </w:p>
    <w:p w14:paraId="4658F446" w14:textId="77777777" w:rsidR="00D0278B" w:rsidRDefault="00D0278B" w:rsidP="00D0278B">
      <w:pPr>
        <w:spacing w:before="80" w:after="80" w:line="240" w:lineRule="auto"/>
        <w:rPr>
          <w:rFonts w:ascii="Sakkal Majalla" w:hAnsi="Sakkal Majalla"/>
          <w:sz w:val="32"/>
          <w:szCs w:val="32"/>
          <w:rtl/>
        </w:rPr>
      </w:pPr>
    </w:p>
    <w:p w14:paraId="5D9FF56C" w14:textId="77777777" w:rsidR="00D0278B" w:rsidRDefault="00D0278B" w:rsidP="00D0278B">
      <w:pPr>
        <w:spacing w:before="80" w:after="80" w:line="240" w:lineRule="auto"/>
        <w:rPr>
          <w:rFonts w:ascii="Sakkal Majalla" w:hAnsi="Sakkal Majalla"/>
          <w:sz w:val="32"/>
          <w:szCs w:val="32"/>
          <w:rtl/>
        </w:rPr>
      </w:pPr>
    </w:p>
    <w:p w14:paraId="5C9721D3" w14:textId="77777777" w:rsidR="00D0278B" w:rsidRDefault="00D0278B" w:rsidP="00D0278B">
      <w:pPr>
        <w:spacing w:before="80" w:after="80" w:line="240" w:lineRule="auto"/>
        <w:jc w:val="center"/>
        <w:rPr>
          <w:rFonts w:ascii="Sakkal Majalla" w:hAnsi="Sakkal Majalla"/>
          <w:sz w:val="32"/>
          <w:szCs w:val="32"/>
          <w:rtl/>
        </w:rPr>
      </w:pPr>
      <w:r>
        <w:rPr>
          <w:noProof/>
        </w:rPr>
        <w:drawing>
          <wp:inline distT="0" distB="0" distL="0" distR="0" wp14:anchorId="6C27963F" wp14:editId="45BBDD42">
            <wp:extent cx="1318152" cy="1272784"/>
            <wp:effectExtent l="0" t="0" r="0" b="381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3B696291" w14:textId="77777777" w:rsidR="00D0278B" w:rsidRDefault="00D0278B" w:rsidP="00D0278B">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38B1146B" wp14:editId="7C690E48">
                <wp:extent cx="5537836" cy="992761"/>
                <wp:effectExtent l="0" t="0" r="0" b="0"/>
                <wp:docPr id="167"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8" name="Group 168"/>
                        <wpg:cNvGrpSpPr/>
                        <wpg:grpSpPr>
                          <a:xfrm>
                            <a:off x="1" y="0"/>
                            <a:ext cx="5537836" cy="992761"/>
                            <a:chOff x="0" y="0"/>
                            <a:chExt cx="5538027" cy="992804"/>
                          </a:xfrm>
                        </wpg:grpSpPr>
                        <wps:wsp>
                          <wps:cNvPr id="170" name="TextBox 4"/>
                          <wps:cNvSpPr txBox="1"/>
                          <wps:spPr>
                            <a:xfrm>
                              <a:off x="4688958" y="456229"/>
                              <a:ext cx="849069" cy="536575"/>
                            </a:xfrm>
                            <a:prstGeom prst="rect">
                              <a:avLst/>
                            </a:prstGeom>
                            <a:noFill/>
                          </wps:spPr>
                          <wps:txbx>
                            <w:txbxContent>
                              <w:p w14:paraId="54B4ECD3" w14:textId="77777777" w:rsidR="00D0278B" w:rsidRDefault="00D0278B" w:rsidP="00D0278B">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71" name="Rectangle: Rounded Corners 171"/>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 name="TextBox 7"/>
                          <wps:cNvSpPr txBox="1"/>
                          <wps:spPr>
                            <a:xfrm>
                              <a:off x="0" y="203938"/>
                              <a:ext cx="4493415" cy="536598"/>
                            </a:xfrm>
                            <a:prstGeom prst="rect">
                              <a:avLst/>
                            </a:prstGeom>
                            <a:noFill/>
                          </wps:spPr>
                          <wps:txbx>
                            <w:txbxContent>
                              <w:p w14:paraId="3BEE2E0C" w14:textId="77777777" w:rsidR="00D0278B" w:rsidRDefault="00D0278B" w:rsidP="00D0278B">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73" name="Picture 173" descr="Brainstorming "/>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8B1146B" id="_x0000_s1344"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">
                <v:group id="Group 168" o:spid="_x0000_s1345"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shape id="TextBox 4" o:spid="_x0000_s1346"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" filled="f" stroked="f">
                    <v:textbox style="mso-fit-shape-to-text:t">
                      <w:txbxContent>
                        <w:p w14:paraId="54B4ECD3" w14:textId="77777777" w:rsidR="00D0278B" w:rsidRDefault="00D0278B" w:rsidP="00D0278B">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71" o:spid="_x0000_s1347"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" fillcolor="#168489" stroked="f" strokeweight="1pt">
                    <v:stroke joinstyle="miter"/>
                  </v:roundrect>
                  <v:shape id="TextBox 7" o:spid="_x0000_s1348"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" filled="f" stroked="f">
                    <v:textbox style="mso-fit-shape-to-text:t">
                      <w:txbxContent>
                        <w:p w14:paraId="3BEE2E0C" w14:textId="77777777" w:rsidR="00D0278B" w:rsidRDefault="00D0278B" w:rsidP="00D0278B">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73" o:spid="_x0000_s1349"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">
                  <v:imagedata r:id="rId71" o:title="Brainstorming "/>
                </v:shape>
                <w10:anchorlock/>
              </v:group>
            </w:pict>
          </mc:Fallback>
        </mc:AlternateContent>
      </w:r>
    </w:p>
    <w:p w14:paraId="69E19F4B" w14:textId="2B4E4687" w:rsidR="00D0278B" w:rsidRPr="00F464DE" w:rsidRDefault="00D0278B" w:rsidP="00D0278B">
      <w:pPr>
        <w:rPr>
          <w:rtl/>
        </w:rPr>
      </w:pPr>
      <w:r w:rsidRPr="00E67690">
        <w:rPr>
          <w:noProof/>
          <w:sz w:val="34"/>
        </w:rPr>
        <w:drawing>
          <wp:anchor distT="0" distB="0" distL="114300" distR="114300" simplePos="0" relativeHeight="252810240" behindDoc="0" locked="0" layoutInCell="1" allowOverlap="1" wp14:anchorId="6555CFF3" wp14:editId="2817776B">
            <wp:simplePos x="0" y="0"/>
            <wp:positionH relativeFrom="margin">
              <wp:align>right</wp:align>
            </wp:positionH>
            <wp:positionV relativeFrom="paragraph">
              <wp:posOffset>11801</wp:posOffset>
            </wp:positionV>
            <wp:extent cx="457200" cy="457200"/>
            <wp:effectExtent l="0" t="0" r="0" b="0"/>
            <wp:wrapSquare wrapText="bothSides"/>
            <wp:docPr id="178" name="Picture 17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hyperlink r:id="rId131" w:history="1">
        <w:r w:rsidRPr="00955AC5">
          <w:rPr>
            <w:rStyle w:val="Hyperlink"/>
            <w:rFonts w:hint="cs"/>
            <w:sz w:val="34"/>
            <w:rtl/>
          </w:rPr>
          <w:t>السؤال:</w:t>
        </w:r>
      </w:hyperlink>
      <w:r w:rsidRPr="00E67690">
        <w:rPr>
          <w:rFonts w:hint="cs"/>
          <w:sz w:val="34"/>
          <w:rtl/>
        </w:rPr>
        <w:t xml:space="preserve"> </w:t>
      </w:r>
      <w:r w:rsidRPr="00F464DE">
        <w:rPr>
          <w:rtl/>
        </w:rPr>
        <w:t>"إذا أغمضت عينيك وتخيّلت نفسك بعد 5 سنوات من الآن، ما هو اللقب الوظيفي الذي تراه على بطاقة عملك، وما هي المهارة الوحيدة التي ستمكّنك من الوصول إليه؟"</w:t>
      </w:r>
    </w:p>
    <w:p w14:paraId="2B0DC0A0" w14:textId="5C265F64" w:rsidR="00D0278B" w:rsidRDefault="007E256B" w:rsidP="007E256B">
      <w:pPr>
        <w:ind w:left="-755"/>
        <w:rPr>
          <w:color w:val="168489"/>
          <w:rtl/>
        </w:rPr>
      </w:pPr>
      <w:r>
        <w:rPr>
          <w:noProof/>
        </w:rPr>
        <mc:AlternateContent>
          <mc:Choice Requires="wps">
            <w:drawing>
              <wp:inline distT="0" distB="0" distL="0" distR="0" wp14:anchorId="472675CA" wp14:editId="10915518">
                <wp:extent cx="6664960" cy="5441950"/>
                <wp:effectExtent l="0" t="0" r="21590" b="25400"/>
                <wp:docPr id="1419054775"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64960" cy="5441950"/>
                        </a:xfrm>
                        <a:prstGeom prst="roundRect">
                          <a:avLst>
                            <a:gd name="adj" fmla="val 16667"/>
                          </a:avLst>
                        </a:prstGeom>
                        <a:solidFill>
                          <a:srgbClr val="EAF4E4"/>
                        </a:solidFill>
                        <a:ln w="12700">
                          <a:solidFill>
                            <a:schemeClr val="accent6"/>
                          </a:solidFill>
                          <a:miter lim="800000"/>
                          <a:headEnd/>
                          <a:tailEnd/>
                        </a:ln>
                      </wps:spPr>
                      <wps:txbx>
                        <w:txbxContent>
                          <w:p w14:paraId="3E16CB3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B7EF02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FCF9C4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AAA10C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953623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EEC890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351238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ACD2AB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BED8B0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2FC24E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E2067B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C37C15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201A3C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3F54D2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49DCA0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45C47E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3406A0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931407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183545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648A85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C6FC83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75F891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71B254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771DA2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5CBD1D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73D97E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0F9ED6A" w14:textId="77777777" w:rsidR="007E256B" w:rsidRDefault="007E256B" w:rsidP="007E256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72675CA" id="_x0000_s1350" style="width:524.8pt;height:42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" fillcolor="#eaf4e4" strokecolor="#70ad47 [3209]" strokeweight="1pt">
                <v:stroke joinstyle="miter"/>
                <v:textbox inset="0,3mm,0">
                  <w:txbxContent>
                    <w:p w14:paraId="3E16CB3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B7EF02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FCF9C4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AAA10C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953623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EEC890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351238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ACD2AB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BED8B0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2FC24E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E2067B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C37C15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201A3C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3F54D2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49DCA0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45C47E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3406A0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931407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183545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648A85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C6FC83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75F891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71B254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771DA2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5CBD1D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73D97E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0F9ED6A" w14:textId="77777777" w:rsidR="007E256B" w:rsidRDefault="007E256B" w:rsidP="007E256B">
                      <w:pPr>
                        <w:jc w:val="center"/>
                        <w:rPr>
                          <w:sz w:val="22"/>
                          <w:szCs w:val="28"/>
                          <w:rtl/>
                          <w:lang w:bidi="ar-SY"/>
                        </w:rPr>
                      </w:pPr>
                    </w:p>
                  </w:txbxContent>
                </v:textbox>
                <w10:anchorlock/>
              </v:roundrect>
            </w:pict>
          </mc:Fallback>
        </mc:AlternateContent>
      </w:r>
    </w:p>
    <w:p w14:paraId="4E449912" w14:textId="77777777" w:rsidR="00D0278B" w:rsidRPr="0042208F" w:rsidRDefault="00D0278B" w:rsidP="00D0278B">
      <w:pPr>
        <w:jc w:val="center"/>
        <w:rPr>
          <w:rFonts w:ascii="Sakkal Majalla" w:hAnsi="Sakkal Majalla"/>
          <w:b/>
          <w:bCs/>
          <w:color w:val="FF0000"/>
          <w:sz w:val="32"/>
          <w:szCs w:val="32"/>
          <w:rtl/>
        </w:rPr>
      </w:pPr>
      <w:r>
        <w:rPr>
          <w:noProof/>
        </w:rPr>
        <w:drawing>
          <wp:inline distT="0" distB="0" distL="0" distR="0" wp14:anchorId="6C8C4F67" wp14:editId="5DCF0ACB">
            <wp:extent cx="1216025" cy="1216025"/>
            <wp:effectExtent l="0" t="0" r="0" b="0"/>
            <wp:docPr id="181" name="Picture 181"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63D2A683" w14:textId="534D9141" w:rsidR="00D0278B" w:rsidRDefault="00D0278B" w:rsidP="00D0278B">
      <w:pPr>
        <w:rPr>
          <w:rtl/>
        </w:rPr>
      </w:pPr>
      <w:r w:rsidRPr="002A078C">
        <w:rPr>
          <w:rFonts w:ascii="Sakkal Majalla" w:hAnsi="Sakkal Majalla"/>
          <w:noProof/>
          <w:color w:val="002060"/>
          <w:sz w:val="34"/>
          <w:lang w:bidi="ar-SY"/>
        </w:rPr>
        <w:lastRenderedPageBreak/>
        <mc:AlternateContent>
          <mc:Choice Requires="wpg">
            <w:drawing>
              <wp:inline distT="0" distB="0" distL="0" distR="0" wp14:anchorId="61CA475F" wp14:editId="671C4FD7">
                <wp:extent cx="5731510" cy="895350"/>
                <wp:effectExtent l="0" t="0" r="21590" b="19050"/>
                <wp:docPr id="13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9" name="صورة 38"/>
                          <pic:cNvPicPr/>
                        </pic:nvPicPr>
                        <pic:blipFill>
                          <a:blip r:embed="rId7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0" name="مجموعة 39"/>
                        <wpg:cNvGrpSpPr/>
                        <wpg:grpSpPr>
                          <a:xfrm>
                            <a:off x="0" y="0"/>
                            <a:ext cx="5731510" cy="895350"/>
                            <a:chOff x="0" y="0"/>
                            <a:chExt cx="5878196" cy="918845"/>
                          </a:xfrm>
                        </wpg:grpSpPr>
                        <wpg:grpSp>
                          <wpg:cNvPr id="142" name="مجموعة 40"/>
                          <wpg:cNvGrpSpPr/>
                          <wpg:grpSpPr>
                            <a:xfrm>
                              <a:off x="0" y="0"/>
                              <a:ext cx="5878196" cy="918845"/>
                              <a:chOff x="0" y="0"/>
                              <a:chExt cx="6240348" cy="919070"/>
                            </a:xfrm>
                          </wpg:grpSpPr>
                          <wpg:grpSp>
                            <wpg:cNvPr id="143" name="مجموعة 41"/>
                            <wpg:cNvGrpSpPr/>
                            <wpg:grpSpPr>
                              <a:xfrm>
                                <a:off x="0" y="169208"/>
                                <a:ext cx="5433072" cy="580613"/>
                                <a:chOff x="0" y="169208"/>
                                <a:chExt cx="5433072" cy="580613"/>
                              </a:xfrm>
                            </wpg:grpSpPr>
                            <wps:wsp>
                              <wps:cNvPr id="14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 name="مربع نص 41"/>
                          <wps:cNvSpPr txBox="1"/>
                          <wps:spPr>
                            <a:xfrm>
                              <a:off x="204484" y="256976"/>
                              <a:ext cx="4616071" cy="387740"/>
                            </a:xfrm>
                            <a:prstGeom prst="rect">
                              <a:avLst/>
                            </a:prstGeom>
                            <a:noFill/>
                          </wps:spPr>
                          <wps:txbx>
                            <w:txbxContent>
                              <w:p w14:paraId="1AAF549B" w14:textId="103807A9" w:rsidR="00D0278B" w:rsidRPr="002E38F8" w:rsidRDefault="00375124" w:rsidP="00D0278B">
                                <w:pPr>
                                  <w:rPr>
                                    <w:rFonts w:eastAsia="Calibri" w:hAnsi="Adobe Arabic" w:cs="Adobe Arabic"/>
                                    <w:b/>
                                    <w:bCs/>
                                    <w:color w:val="FFFFFF" w:themeColor="background1"/>
                                    <w:kern w:val="24"/>
                                    <w:sz w:val="36"/>
                                    <w:szCs w:val="36"/>
                                    <w:lang w:bidi="ar-EG"/>
                                  </w:rPr>
                                </w:pPr>
                                <w:r w:rsidRPr="00375124">
                                  <w:rPr>
                                    <w:rFonts w:eastAsia="Calibri" w:hAnsi="Adobe Arabic" w:cs="Adobe Arabic"/>
                                    <w:b/>
                                    <w:bCs/>
                                    <w:color w:val="FFFFFF" w:themeColor="background1"/>
                                    <w:kern w:val="24"/>
                                    <w:sz w:val="36"/>
                                    <w:szCs w:val="36"/>
                                    <w:rtl/>
                                    <w:lang w:bidi="ar-EG"/>
                                  </w:rPr>
                                  <w:t>أسس التخطيط الفع</w:t>
                                </w:r>
                                <w:r w:rsidRPr="00375124">
                                  <w:rPr>
                                    <w:rFonts w:eastAsia="Calibri" w:hAnsi="Adobe Arabic" w:cs="Adobe Arabic" w:hint="cs"/>
                                    <w:b/>
                                    <w:bCs/>
                                    <w:color w:val="FFFFFF" w:themeColor="background1"/>
                                    <w:kern w:val="24"/>
                                    <w:sz w:val="36"/>
                                    <w:szCs w:val="36"/>
                                    <w:rtl/>
                                    <w:lang w:bidi="ar-EG"/>
                                  </w:rPr>
                                  <w:t>ّ</w:t>
                                </w:r>
                                <w:r w:rsidRPr="00375124">
                                  <w:rPr>
                                    <w:rFonts w:eastAsia="Calibri" w:hAnsi="Adobe Arabic" w:cs="Adobe Arabic"/>
                                    <w:b/>
                                    <w:bCs/>
                                    <w:color w:val="FFFFFF" w:themeColor="background1"/>
                                    <w:kern w:val="24"/>
                                    <w:sz w:val="36"/>
                                    <w:szCs w:val="36"/>
                                    <w:rtl/>
                                    <w:lang w:bidi="ar-EG"/>
                                  </w:rPr>
                                  <w:t>ال للمسار الوظيفي</w:t>
                                </w:r>
                              </w:p>
                            </w:txbxContent>
                          </wps:txbx>
                          <wps:bodyPr wrap="square" rtlCol="1">
                            <a:spAutoFit/>
                          </wps:bodyPr>
                        </wps:wsp>
                      </wpg:grpSp>
                    </wpg:wgp>
                  </a:graphicData>
                </a:graphic>
              </wp:inline>
            </w:drawing>
          </mc:Choice>
          <mc:Fallback>
            <w:pict>
              <v:group w14:anchorId="61CA475F" id="_x0000_s135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M69LDn8HAACDHA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135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">
                  <v:imagedata r:id="rId76" o:title=""/>
                </v:shape>
                <v:group id="مجموعة 39" o:spid="_x0000_s13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iOc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4Ivz8gEev4LAAD//wMAUEsBAi0AFAAGAAgAAAAhANvh9svuAAAAhQEAABMAAAAAAAAA&#10;AAAAAAAAAAAAAFtDb250ZW50X1R5cGVzXS54bWxQSwECLQAUAAYACAAAACEAWvQsW78AAAAVAQAA&#10;CwAAAAAAAAAAAAAAAAAfAQAAX3JlbHMvLnJlbHNQSwECLQAUAAYACAAAACEA3a4jnMYAAADcAAAA&#10;DwAAAAAAAAAAAAAAAAAHAgAAZHJzL2Rvd25yZXYueG1sUEsFBgAAAAADAAMAtwAAAPoCAAAAAA==&#10;">
                  <v:group id="مجموعة 40" o:spid="_x0000_s13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group id="مجموعة 41" o:spid="_x0000_s13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shape id="شكل حر 42" o:spid="_x0000_s13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" fillcolor="#168489" stroked="f" strokeweight="1pt">
                        <v:stroke joinstyle="miter"/>
                      </v:roundrect>
                    </v:group>
                    <v:oval id="شكل بيضاوي 44" o:spid="_x0000_s13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" filled="f" strokecolor="#a5a5a5 [2092]" strokeweight="1pt">
                      <v:stroke joinstyle="miter"/>
                    </v:oval>
                  </v:group>
                  <v:shape id="مربع نص 41" o:spid="_x0000_s1359"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" filled="f" stroked="f">
                    <v:textbox style="mso-fit-shape-to-text:t">
                      <w:txbxContent>
                        <w:p w14:paraId="1AAF549B" w14:textId="103807A9" w:rsidR="00D0278B" w:rsidRPr="002E38F8" w:rsidRDefault="00375124" w:rsidP="00D0278B">
                          <w:pPr>
                            <w:rPr>
                              <w:rFonts w:eastAsia="Calibri" w:hAnsi="Adobe Arabic" w:cs="Adobe Arabic"/>
                              <w:b/>
                              <w:bCs/>
                              <w:color w:val="FFFFFF" w:themeColor="background1"/>
                              <w:kern w:val="24"/>
                              <w:sz w:val="36"/>
                              <w:szCs w:val="36"/>
                              <w:lang w:bidi="ar-EG"/>
                            </w:rPr>
                          </w:pPr>
                          <w:r w:rsidRPr="00375124">
                            <w:rPr>
                              <w:rFonts w:eastAsia="Calibri" w:hAnsi="Adobe Arabic" w:cs="Adobe Arabic"/>
                              <w:b/>
                              <w:bCs/>
                              <w:color w:val="FFFFFF" w:themeColor="background1"/>
                              <w:kern w:val="24"/>
                              <w:sz w:val="36"/>
                              <w:szCs w:val="36"/>
                              <w:rtl/>
                              <w:lang w:bidi="ar-EG"/>
                            </w:rPr>
                            <w:t>أسس التخطيط الفع</w:t>
                          </w:r>
                          <w:r w:rsidRPr="00375124">
                            <w:rPr>
                              <w:rFonts w:eastAsia="Calibri" w:hAnsi="Adobe Arabic" w:cs="Adobe Arabic" w:hint="cs"/>
                              <w:b/>
                              <w:bCs/>
                              <w:color w:val="FFFFFF" w:themeColor="background1"/>
                              <w:kern w:val="24"/>
                              <w:sz w:val="36"/>
                              <w:szCs w:val="36"/>
                              <w:rtl/>
                              <w:lang w:bidi="ar-EG"/>
                            </w:rPr>
                            <w:t>ّ</w:t>
                          </w:r>
                          <w:r w:rsidRPr="00375124">
                            <w:rPr>
                              <w:rFonts w:eastAsia="Calibri" w:hAnsi="Adobe Arabic" w:cs="Adobe Arabic"/>
                              <w:b/>
                              <w:bCs/>
                              <w:color w:val="FFFFFF" w:themeColor="background1"/>
                              <w:kern w:val="24"/>
                              <w:sz w:val="36"/>
                              <w:szCs w:val="36"/>
                              <w:rtl/>
                              <w:lang w:bidi="ar-EG"/>
                            </w:rPr>
                            <w:t>ال للمسار الوظيفي</w:t>
                          </w:r>
                        </w:p>
                      </w:txbxContent>
                    </v:textbox>
                  </v:shape>
                </v:group>
                <w10:anchorlock/>
              </v:group>
            </w:pict>
          </mc:Fallback>
        </mc:AlternateContent>
      </w:r>
    </w:p>
    <w:p w14:paraId="08CD7F3D" w14:textId="77777777" w:rsidR="00D0278B" w:rsidRDefault="00D0278B" w:rsidP="00D0278B">
      <w:pPr>
        <w:rPr>
          <w:rtl/>
        </w:rPr>
      </w:pPr>
      <w:r w:rsidRPr="00F464DE">
        <w:rPr>
          <w:rtl/>
        </w:rPr>
        <w:t>يعتمد التخطيط الوظيفي الفعّال على مجموعة من الأسس والمبادئ التي تضمن واقعية الخطة وقابليتها للتنفيذ:</w:t>
      </w:r>
    </w:p>
    <w:p w14:paraId="7D202033" w14:textId="6BCF83DA" w:rsidR="00375124" w:rsidRDefault="00375124" w:rsidP="00375124">
      <w:pPr>
        <w:bidi w:val="0"/>
        <w:rPr>
          <w:rtl/>
        </w:rPr>
      </w:pPr>
      <w:r w:rsidRPr="00375124">
        <w:rPr>
          <w:noProof/>
        </w:rPr>
        <mc:AlternateContent>
          <mc:Choice Requires="wpg">
            <w:drawing>
              <wp:inline distT="0" distB="0" distL="0" distR="0" wp14:anchorId="13022421" wp14:editId="0264A33B">
                <wp:extent cx="5754250" cy="1766242"/>
                <wp:effectExtent l="0" t="0" r="0" b="0"/>
                <wp:docPr id="1608696527" name="Group 8"/>
                <wp:cNvGraphicFramePr/>
                <a:graphic xmlns:a="http://schemas.openxmlformats.org/drawingml/2006/main">
                  <a:graphicData uri="http://schemas.microsoft.com/office/word/2010/wordprocessingGroup">
                    <wpg:wgp>
                      <wpg:cNvGrpSpPr/>
                      <wpg:grpSpPr>
                        <a:xfrm>
                          <a:off x="0" y="0"/>
                          <a:ext cx="5754250" cy="1766242"/>
                          <a:chOff x="0" y="0"/>
                          <a:chExt cx="5754250" cy="1766242"/>
                        </a:xfrm>
                      </wpg:grpSpPr>
                      <wpg:grpSp>
                        <wpg:cNvPr id="1608696528" name="مجموعة 88"/>
                        <wpg:cNvGrpSpPr/>
                        <wpg:grpSpPr>
                          <a:xfrm>
                            <a:off x="0" y="46949"/>
                            <a:ext cx="1115666" cy="1507072"/>
                            <a:chOff x="0" y="46949"/>
                            <a:chExt cx="1390650" cy="1878706"/>
                          </a:xfrm>
                        </wpg:grpSpPr>
                        <wpg:grpSp>
                          <wpg:cNvPr id="1608696529" name="مجموعة 89"/>
                          <wpg:cNvGrpSpPr/>
                          <wpg:grpSpPr>
                            <a:xfrm>
                              <a:off x="0" y="46949"/>
                              <a:ext cx="1390650" cy="1878706"/>
                              <a:chOff x="0" y="46949"/>
                              <a:chExt cx="1390650" cy="1878706"/>
                            </a:xfrm>
                          </wpg:grpSpPr>
                          <wps:wsp>
                            <wps:cNvPr id="1608696530" name="شكل بيضاوي 91"/>
                            <wps:cNvSpPr/>
                            <wps:spPr>
                              <a:xfrm>
                                <a:off x="311249" y="4694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531" name="شكل حر: شكل 92"/>
                            <wps:cNvSpPr/>
                            <wps:spPr>
                              <a:xfrm>
                                <a:off x="0" y="253354"/>
                                <a:ext cx="1390650" cy="1672301"/>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532" name="مربع نص 29"/>
                          <wps:cNvSpPr txBox="1"/>
                          <wps:spPr>
                            <a:xfrm>
                              <a:off x="88471" y="1034903"/>
                              <a:ext cx="1189642" cy="820084"/>
                            </a:xfrm>
                            <a:prstGeom prst="rect">
                              <a:avLst/>
                            </a:prstGeom>
                            <a:noFill/>
                          </wps:spPr>
                          <wps:txbx>
                            <w:txbxContent>
                              <w:p w14:paraId="31C72A76" w14:textId="3A3DE4C4"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الشمولية والتكامل</w:t>
                                </w:r>
                              </w:p>
                            </w:txbxContent>
                          </wps:txbx>
                          <wps:bodyPr wrap="square" rtlCol="1">
                            <a:spAutoFit/>
                          </wps:bodyPr>
                        </wps:wsp>
                      </wpg:grpSp>
                      <wps:wsp>
                        <wps:cNvPr id="1608696533" name="TextBox 6"/>
                        <wps:cNvSpPr txBox="1"/>
                        <wps:spPr>
                          <a:xfrm>
                            <a:off x="260082" y="0"/>
                            <a:ext cx="594995" cy="661670"/>
                          </a:xfrm>
                          <a:prstGeom prst="rect">
                            <a:avLst/>
                          </a:prstGeom>
                          <a:noFill/>
                        </wps:spPr>
                        <wps:txbx>
                          <w:txbxContent>
                            <w:p w14:paraId="729AB5E1"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wps:txbx>
                        <wps:bodyPr wrap="none" rtlCol="0">
                          <a:spAutoFit/>
                        </wps:bodyPr>
                      </wps:wsp>
                      <wpg:grpSp>
                        <wpg:cNvPr id="1608696534" name="Group 1608696534"/>
                        <wpg:cNvGrpSpPr/>
                        <wpg:grpSpPr>
                          <a:xfrm>
                            <a:off x="1139724" y="0"/>
                            <a:ext cx="4614526" cy="1766242"/>
                            <a:chOff x="1139724" y="0"/>
                            <a:chExt cx="4614526" cy="1766242"/>
                          </a:xfrm>
                        </wpg:grpSpPr>
                        <wpg:grpSp>
                          <wpg:cNvPr id="1608696535" name="مجموعة 29"/>
                          <wpg:cNvGrpSpPr/>
                          <wpg:grpSpPr>
                            <a:xfrm>
                              <a:off x="4602266" y="46949"/>
                              <a:ext cx="1151984" cy="1507068"/>
                              <a:chOff x="4602266" y="46949"/>
                              <a:chExt cx="1435919" cy="1878704"/>
                            </a:xfrm>
                          </wpg:grpSpPr>
                          <wpg:grpSp>
                            <wpg:cNvPr id="1608696536" name="مجموعة 30"/>
                            <wpg:cNvGrpSpPr/>
                            <wpg:grpSpPr>
                              <a:xfrm>
                                <a:off x="4602266" y="46949"/>
                                <a:ext cx="1390650" cy="1878704"/>
                                <a:chOff x="4602266" y="46949"/>
                                <a:chExt cx="1390650" cy="1878704"/>
                              </a:xfrm>
                            </wpg:grpSpPr>
                            <wps:wsp>
                              <wps:cNvPr id="1608696537" name="شكل بيضاوي 64"/>
                              <wps:cNvSpPr/>
                              <wps:spPr>
                                <a:xfrm>
                                  <a:off x="4913514" y="4694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538" name="شكل حر: شكل 70"/>
                              <wps:cNvSpPr/>
                              <wps:spPr>
                                <a:xfrm>
                                  <a:off x="4602266"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539" name="مربع نص 25"/>
                            <wps:cNvSpPr txBox="1"/>
                            <wps:spPr>
                              <a:xfrm>
                                <a:off x="4608715" y="1034901"/>
                                <a:ext cx="1429470" cy="820085"/>
                              </a:xfrm>
                              <a:prstGeom prst="rect">
                                <a:avLst/>
                              </a:prstGeom>
                              <a:noFill/>
                            </wps:spPr>
                            <wps:txbx>
                              <w:txbxContent>
                                <w:p w14:paraId="2897A56F" w14:textId="0CE503F3"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الوعي الذاتي والبيئي</w:t>
                                  </w:r>
                                </w:p>
                              </w:txbxContent>
                            </wps:txbx>
                            <wps:bodyPr wrap="square" rtlCol="1">
                              <a:spAutoFit/>
                            </wps:bodyPr>
                          </wps:wsp>
                        </wpg:grpSp>
                        <wpg:grpSp>
                          <wpg:cNvPr id="1608696540" name="مجموعة 7"/>
                          <wpg:cNvGrpSpPr/>
                          <wpg:grpSpPr>
                            <a:xfrm>
                              <a:off x="2301132" y="46949"/>
                              <a:ext cx="1115665" cy="1540037"/>
                              <a:chOff x="2301132" y="46949"/>
                              <a:chExt cx="1390650" cy="1919804"/>
                            </a:xfrm>
                          </wpg:grpSpPr>
                          <wpg:grpSp>
                            <wpg:cNvPr id="1608696541" name="مجموعة 20"/>
                            <wpg:cNvGrpSpPr/>
                            <wpg:grpSpPr>
                              <a:xfrm>
                                <a:off x="2301132" y="46949"/>
                                <a:ext cx="1390650" cy="1878704"/>
                                <a:chOff x="2301132" y="46949"/>
                                <a:chExt cx="1390650" cy="1878704"/>
                              </a:xfrm>
                            </wpg:grpSpPr>
                            <wps:wsp>
                              <wps:cNvPr id="1608696542" name="شكل بيضاوي 22"/>
                              <wps:cNvSpPr/>
                              <wps:spPr>
                                <a:xfrm>
                                  <a:off x="2612380" y="46949"/>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543" name="شكل حر: شكل 23"/>
                              <wps:cNvSpPr/>
                              <wps:spPr>
                                <a:xfrm>
                                  <a:off x="2301132"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544" name="مربع نص 29"/>
                            <wps:cNvSpPr txBox="1"/>
                            <wps:spPr>
                              <a:xfrm>
                                <a:off x="2309213" y="793619"/>
                                <a:ext cx="1351903" cy="1173134"/>
                              </a:xfrm>
                              <a:prstGeom prst="rect">
                                <a:avLst/>
                              </a:prstGeom>
                              <a:noFill/>
                            </wps:spPr>
                            <wps:txbx>
                              <w:txbxContent>
                                <w:p w14:paraId="42946721" w14:textId="74116E4F"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التوازن بين الطموح والواقعية</w:t>
                                  </w:r>
                                </w:p>
                              </w:txbxContent>
                            </wps:txbx>
                            <wps:bodyPr wrap="square" rtlCol="1">
                              <a:spAutoFit/>
                            </wps:bodyPr>
                          </wps:wsp>
                        </wpg:grpSp>
                        <wpg:grpSp>
                          <wpg:cNvPr id="1608696545" name="مجموعة 93"/>
                          <wpg:cNvGrpSpPr/>
                          <wpg:grpSpPr>
                            <a:xfrm>
                              <a:off x="1139724" y="46949"/>
                              <a:ext cx="1131543" cy="1719293"/>
                              <a:chOff x="1139624" y="46949"/>
                              <a:chExt cx="1410444" cy="2143263"/>
                            </a:xfrm>
                          </wpg:grpSpPr>
                          <wpg:grpSp>
                            <wpg:cNvPr id="1608696546" name="مجموعة 94"/>
                            <wpg:cNvGrpSpPr/>
                            <wpg:grpSpPr>
                              <a:xfrm>
                                <a:off x="1159418" y="46949"/>
                                <a:ext cx="1390650" cy="1878704"/>
                                <a:chOff x="1159418" y="46949"/>
                                <a:chExt cx="1390650" cy="1878704"/>
                              </a:xfrm>
                            </wpg:grpSpPr>
                            <wps:wsp>
                              <wps:cNvPr id="1608696547" name="شكل بيضاوي 96"/>
                              <wps:cNvSpPr/>
                              <wps:spPr>
                                <a:xfrm>
                                  <a:off x="1470666" y="46949"/>
                                  <a:ext cx="768154" cy="768154"/>
                                </a:xfrm>
                                <a:prstGeom prst="ellipse">
                                  <a:avLst/>
                                </a:prstGeom>
                                <a:solidFill>
                                  <a:schemeClr val="accent5">
                                    <a:lumMod val="75000"/>
                                  </a:schemeClr>
                                </a:solidFill>
                                <a:ln w="57150">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548" name="شكل حر: شكل 97"/>
                              <wps:cNvSpPr/>
                              <wps:spPr>
                                <a:xfrm>
                                  <a:off x="1159418"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549" name="مربع نص 25"/>
                            <wps:cNvSpPr txBox="1"/>
                            <wps:spPr>
                              <a:xfrm>
                                <a:off x="1139624" y="1017078"/>
                                <a:ext cx="1378817" cy="1173134"/>
                              </a:xfrm>
                              <a:prstGeom prst="rect">
                                <a:avLst/>
                              </a:prstGeom>
                              <a:noFill/>
                            </wps:spPr>
                            <wps:txbx>
                              <w:txbxContent>
                                <w:p w14:paraId="45EA8274" w14:textId="1145F515"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القياس والتقييم المستمر</w:t>
                                  </w:r>
                                </w:p>
                              </w:txbxContent>
                            </wps:txbx>
                            <wps:bodyPr wrap="square" rtlCol="1">
                              <a:spAutoFit/>
                            </wps:bodyPr>
                          </wps:wsp>
                        </wpg:grpSp>
                        <wpg:grpSp>
                          <wpg:cNvPr id="1608696556" name="مجموعة 24"/>
                          <wpg:cNvGrpSpPr/>
                          <wpg:grpSpPr>
                            <a:xfrm>
                              <a:off x="3456742" y="46949"/>
                              <a:ext cx="1115666" cy="1507067"/>
                              <a:chOff x="3484873" y="46949"/>
                              <a:chExt cx="1390650" cy="1878704"/>
                            </a:xfrm>
                          </wpg:grpSpPr>
                          <wpg:grpSp>
                            <wpg:cNvPr id="1608696557" name="مجموعة 25"/>
                            <wpg:cNvGrpSpPr/>
                            <wpg:grpSpPr>
                              <a:xfrm>
                                <a:off x="3484873" y="46949"/>
                                <a:ext cx="1390650" cy="1878704"/>
                                <a:chOff x="3484873" y="46949"/>
                                <a:chExt cx="1390650" cy="1878704"/>
                              </a:xfrm>
                            </wpg:grpSpPr>
                            <wps:wsp>
                              <wps:cNvPr id="1608696558" name="شكل بيضاوي 27"/>
                              <wps:cNvSpPr/>
                              <wps:spPr>
                                <a:xfrm>
                                  <a:off x="3796121" y="46949"/>
                                  <a:ext cx="768154" cy="768154"/>
                                </a:xfrm>
                                <a:prstGeom prst="ellipse">
                                  <a:avLst/>
                                </a:prstGeom>
                                <a:solidFill>
                                  <a:schemeClr val="bg1">
                                    <a:lumMod val="50000"/>
                                  </a:schemeClr>
                                </a:solidFill>
                                <a:ln w="57150">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608696559" name="شكل حر: شكل 28"/>
                              <wps:cNvSpPr/>
                              <wps:spPr>
                                <a:xfrm>
                                  <a:off x="3484873"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608696560" name="مربع نص 25"/>
                            <wps:cNvSpPr txBox="1"/>
                            <wps:spPr>
                              <a:xfrm>
                                <a:off x="3589640" y="1032001"/>
                                <a:ext cx="1138194" cy="820086"/>
                              </a:xfrm>
                              <a:prstGeom prst="rect">
                                <a:avLst/>
                              </a:prstGeom>
                            </wps:spPr>
                            <wps:txbx>
                              <w:txbxContent>
                                <w:p w14:paraId="76211A54" w14:textId="1621F70F"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المرونة والتكيّف</w:t>
                                  </w:r>
                                </w:p>
                              </w:txbxContent>
                            </wps:txbx>
                            <wps:bodyPr wrap="square" rtlCol="1">
                              <a:spAutoFit/>
                            </wps:bodyPr>
                          </wps:wsp>
                        </wpg:grpSp>
                        <wps:wsp>
                          <wps:cNvPr id="1608696561" name="TextBox 6"/>
                          <wps:cNvSpPr txBox="1"/>
                          <wps:spPr>
                            <a:xfrm>
                              <a:off x="1406708" y="0"/>
                              <a:ext cx="594995" cy="661670"/>
                            </a:xfrm>
                            <a:prstGeom prst="rect">
                              <a:avLst/>
                            </a:prstGeom>
                            <a:noFill/>
                          </wps:spPr>
                          <wps:txbx>
                            <w:txbxContent>
                              <w:p w14:paraId="541E4114"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wps:txbx>
                          <wps:bodyPr wrap="none" rtlCol="0">
                            <a:spAutoFit/>
                          </wps:bodyPr>
                        </wps:wsp>
                        <wps:wsp>
                          <wps:cNvPr id="1608696562" name="TextBox 6"/>
                          <wps:cNvSpPr txBox="1"/>
                          <wps:spPr>
                            <a:xfrm>
                              <a:off x="2556409" y="0"/>
                              <a:ext cx="594995" cy="661670"/>
                            </a:xfrm>
                            <a:prstGeom prst="rect">
                              <a:avLst/>
                            </a:prstGeom>
                            <a:noFill/>
                          </wps:spPr>
                          <wps:txbx>
                            <w:txbxContent>
                              <w:p w14:paraId="2B2E36D4"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wps:txbx>
                          <wps:bodyPr wrap="none" rtlCol="0">
                            <a:spAutoFit/>
                          </wps:bodyPr>
                        </wps:wsp>
                        <wps:wsp>
                          <wps:cNvPr id="1608696563" name="TextBox 6"/>
                          <wps:cNvSpPr txBox="1"/>
                          <wps:spPr>
                            <a:xfrm>
                              <a:off x="3703971" y="0"/>
                              <a:ext cx="594995" cy="661670"/>
                            </a:xfrm>
                            <a:prstGeom prst="rect">
                              <a:avLst/>
                            </a:prstGeom>
                            <a:noFill/>
                          </wps:spPr>
                          <wps:txbx>
                            <w:txbxContent>
                              <w:p w14:paraId="63EFE96D"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wps:txbx>
                          <wps:bodyPr wrap="none" rtlCol="0">
                            <a:spAutoFit/>
                          </wps:bodyPr>
                        </wps:wsp>
                        <wps:wsp>
                          <wps:cNvPr id="1608696564" name="TextBox 6"/>
                          <wps:cNvSpPr txBox="1"/>
                          <wps:spPr>
                            <a:xfrm>
                              <a:off x="4851168" y="0"/>
                              <a:ext cx="594995" cy="661670"/>
                            </a:xfrm>
                            <a:prstGeom prst="rect">
                              <a:avLst/>
                            </a:prstGeom>
                            <a:noFill/>
                          </wps:spPr>
                          <wps:txbx>
                            <w:txbxContent>
                              <w:p w14:paraId="38F788A2"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wps:txbx>
                          <wps:bodyPr wrap="none" rtlCol="0">
                            <a:spAutoFit/>
                          </wps:bodyPr>
                        </wps:wsp>
                      </wpg:grpSp>
                    </wpg:wgp>
                  </a:graphicData>
                </a:graphic>
              </wp:inline>
            </w:drawing>
          </mc:Choice>
          <mc:Fallback>
            <w:pict>
              <v:group w14:anchorId="13022421" id="_x0000_s1360" style="width:453.1pt;height:139.05pt;mso-position-horizontal-relative:char;mso-position-vertical-relative:line" coordsize="57542,17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">
                <v:group id="مجموعة 88" o:spid="_x0000_s1361" style="position:absolute;top:469;width:11156;height:15071" coordorigin=",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">
                  <v:group id="مجموعة 89" o:spid="_x0000_s1362" style="position:absolute;top:469;width:13906;height:18787" coordorigin=",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">
                    <v:oval id="شكل بيضاوي 91" o:spid="_x0000_s1363" style="position:absolute;left:3112;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" fillcolor="#168489" strokecolor="#168489" strokeweight="4.5pt">
                      <v:stroke joinstyle="miter"/>
                    </v:oval>
                    <v:shape id="شكل حر: شكل 92" o:spid="_x0000_s1364" style="position:absolute;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5330;695325,665377;1193265,65330;1187800,0;1205582,2161;1390650,275795;1390650,1392992;1158870,1672301;231780,1672301;0,1392992;0,275795;185068,2161;202850,0" o:connectangles="0,0,0,0,0,0,0,0,0,0,0,0,0,0"/>
                    </v:shape>
                  </v:group>
                  <v:shape id="مربع نص 29" o:spid="_x0000_s1365" type="#_x0000_t202" style="position:absolute;left:884;top:10349;width:11897;height:8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" filled="f" stroked="f">
                    <v:textbox style="mso-fit-shape-to-text:t">
                      <w:txbxContent>
                        <w:p w14:paraId="31C72A76" w14:textId="3A3DE4C4"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الشمولية والتكامل</w:t>
                          </w:r>
                        </w:p>
                      </w:txbxContent>
                    </v:textbox>
                  </v:shape>
                </v:group>
                <v:shape id="TextBox 6" o:spid="_x0000_s1366" type="#_x0000_t202" style="position:absolute;left:260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" filled="f" stroked="f">
                  <v:textbox style="mso-fit-shape-to-text:t">
                    <w:txbxContent>
                      <w:p w14:paraId="729AB5E1"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v:textbox>
                </v:shape>
                <v:group id="Group 1608696534" o:spid="_x0000_s1367" style="position:absolute;left:11397;width:46145;height:17662" coordorigin="11397" coordsize="46145,17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">
                  <v:group id="مجموعة 29" o:spid="_x0000_s1368" style="position:absolute;left:46022;top:469;width:11520;height:15071" coordorigin="46022,469" coordsize="14359,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">
                    <v:group id="مجموعة 30" o:spid="_x0000_s1369" style="position:absolute;left:46022;top:469;width:13907;height:18787" coordorigin="46022,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">
                      <v:oval id="شكل بيضاوي 64" o:spid="_x0000_s1370" style="position:absolute;left:49135;top:469;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" fillcolor="#168489" strokecolor="#168489" strokeweight="4.5pt">
                        <v:stroke joinstyle="miter"/>
                      </v:oval>
                      <v:shape id="شكل حر: شكل 70" o:spid="_x0000_s1371" style="position:absolute;left:46022;top:2533;width:13907;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1372" type="#_x0000_t202" style="position:absolute;left:46087;top:10349;width:14294;height:8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" filled="f" stroked="f">
                      <v:textbox style="mso-fit-shape-to-text:t">
                        <w:txbxContent>
                          <w:p w14:paraId="2897A56F" w14:textId="0CE503F3"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الوعي الذاتي والبيئي</w:t>
                            </w:r>
                          </w:p>
                        </w:txbxContent>
                      </v:textbox>
                    </v:shape>
                  </v:group>
                  <v:group id="مجموعة 7" o:spid="_x0000_s1373" style="position:absolute;left:23011;top:469;width:11156;height:15400" coordorigin="23011,469" coordsize="13906,1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">
                    <v:group id="مجموعة 20" o:spid="_x0000_s1374" style="position:absolute;left:23011;top:469;width:13906;height:18787" coordorigin="23011,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">
                      <v:oval id="شكل بيضاوي 22" o:spid="_x0000_s1375" style="position:absolute;left:26123;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" fillcolor="#ffd366" strokecolor="#ffd366" strokeweight="4.5pt">
                        <v:stroke joinstyle="miter"/>
                      </v:oval>
                      <v:shape id="شكل حر: شكل 23" o:spid="_x0000_s1376" style="position:absolute;left:23011;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9" o:spid="_x0000_s1377" type="#_x0000_t202" style="position:absolute;left:23092;top:7936;width:13519;height:11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" filled="f" stroked="f">
                      <v:textbox style="mso-fit-shape-to-text:t">
                        <w:txbxContent>
                          <w:p w14:paraId="42946721" w14:textId="74116E4F"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التوازن بين الطموح والواقعية</w:t>
                            </w:r>
                          </w:p>
                        </w:txbxContent>
                      </v:textbox>
                    </v:shape>
                  </v:group>
                  <v:group id="مجموعة 93" o:spid="_x0000_s1378" style="position:absolute;left:11397;top:469;width:11315;height:17193" coordorigin="11396,469" coordsize="14104,21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">
                    <v:group id="مجموعة 94" o:spid="_x0000_s1379" style="position:absolute;left:11594;top:469;width:13906;height:18787" coordorigin="11594,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">
                      <v:oval id="شكل بيضاوي 96" o:spid="_x0000_s1380" style="position:absolute;left:14706;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" fillcolor="#2e74b5 [2408]" strokecolor="#2e74b5 [2408]" strokeweight="4.5pt">
                        <v:stroke joinstyle="miter"/>
                      </v:oval>
                      <v:shape id="شكل حر: شكل 97" o:spid="_x0000_s1381" style="position:absolute;left:11594;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2e74b5 [2408]"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1382" type="#_x0000_t202" style="position:absolute;left:11396;top:10170;width:13788;height:11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" filled="f" stroked="f">
                      <v:textbox style="mso-fit-shape-to-text:t">
                        <w:txbxContent>
                          <w:p w14:paraId="45EA8274" w14:textId="1145F515"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القياس والتقييم المستمر</w:t>
                            </w:r>
                          </w:p>
                        </w:txbxContent>
                      </v:textbox>
                    </v:shape>
                  </v:group>
                  <v:group id="مجموعة 24" o:spid="_x0000_s1383" style="position:absolute;left:34567;top:469;width:11157;height:15071" coordorigin="34848,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">
                    <v:group id="مجموعة 25" o:spid="_x0000_s1384" style="position:absolute;left:34848;top:469;width:13907;height:18787" coordorigin="34848,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">
                      <v:oval id="شكل بيضاوي 27" o:spid="_x0000_s1385" style="position:absolute;left:37961;top:469;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" fillcolor="#7f7f7f [1612]" strokecolor="#7f7f7f [1612]" strokeweight="4.5pt">
                        <v:stroke joinstyle="miter"/>
                      </v:oval>
                      <v:shape id="شكل حر: شكل 28" o:spid="_x0000_s1386" style="position:absolute;left:34848;top:2533;width:13907;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7f7f7f [1612]"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1387" type="#_x0000_t202" style="position:absolute;left:35896;top:10320;width:11382;height:8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" filled="f" stroked="f">
                      <v:textbox style="mso-fit-shape-to-text:t">
                        <w:txbxContent>
                          <w:p w14:paraId="76211A54" w14:textId="1621F70F" w:rsidR="00375124" w:rsidRDefault="00375124" w:rsidP="00375124">
                            <w:pPr>
                              <w:bidi w:val="0"/>
                              <w:spacing w:line="273" w:lineRule="auto"/>
                              <w:jc w:val="center"/>
                              <w:rPr>
                                <w:rFonts w:hAnsi="Adobe Arabic" w:cs="Adobe Arabic"/>
                                <w:b/>
                                <w:bCs/>
                                <w:kern w:val="24"/>
                                <w:sz w:val="36"/>
                                <w:szCs w:val="36"/>
                                <w:lang w:bidi="ar-SY"/>
                              </w:rPr>
                            </w:pPr>
                            <w:r w:rsidRPr="00375124">
                              <w:rPr>
                                <w:rFonts w:hAnsi="Adobe Arabic" w:cs="Adobe Arabic"/>
                                <w:b/>
                                <w:bCs/>
                                <w:kern w:val="24"/>
                                <w:sz w:val="36"/>
                                <w:szCs w:val="36"/>
                                <w:rtl/>
                                <w:lang w:bidi="ar-SY"/>
                              </w:rPr>
                              <w:t>المرونة والتكيّف</w:t>
                            </w:r>
                          </w:p>
                        </w:txbxContent>
                      </v:textbox>
                    </v:shape>
                  </v:group>
                  <v:shape id="TextBox 6" o:spid="_x0000_s1388" type="#_x0000_t202" style="position:absolute;left:14067;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" filled="f" stroked="f">
                    <v:textbox style="mso-fit-shape-to-text:t">
                      <w:txbxContent>
                        <w:p w14:paraId="541E4114"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v:textbox>
                  </v:shape>
                  <v:shape id="TextBox 6" o:spid="_x0000_s1389" type="#_x0000_t202" style="position:absolute;left:25564;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" filled="f" stroked="f">
                    <v:textbox style="mso-fit-shape-to-text:t">
                      <w:txbxContent>
                        <w:p w14:paraId="2B2E36D4"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v:textbox>
                  </v:shape>
                  <v:shape id="TextBox 6" o:spid="_x0000_s1390" type="#_x0000_t202" style="position:absolute;left:37039;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" filled="f" stroked="f">
                    <v:textbox style="mso-fit-shape-to-text:t">
                      <w:txbxContent>
                        <w:p w14:paraId="63EFE96D"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v:textbox>
                  </v:shape>
                  <v:shape id="TextBox 6" o:spid="_x0000_s1391" type="#_x0000_t202" style="position:absolute;left:48511;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" filled="f" stroked="f">
                    <v:textbox style="mso-fit-shape-to-text:t">
                      <w:txbxContent>
                        <w:p w14:paraId="38F788A2" w14:textId="77777777" w:rsidR="00375124" w:rsidRDefault="00375124" w:rsidP="00375124">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v:textbox>
                  </v:shape>
                </v:group>
                <w10:anchorlock/>
              </v:group>
            </w:pict>
          </mc:Fallback>
        </mc:AlternateContent>
      </w:r>
    </w:p>
    <w:p w14:paraId="3CC1B7EA" w14:textId="78B32992"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0C4ECF89" wp14:editId="27E5CFCC">
                <wp:extent cx="5731510" cy="891540"/>
                <wp:effectExtent l="0" t="0" r="2540" b="22860"/>
                <wp:docPr id="7454455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5445557" name="مجموعة 47"/>
                        <wpg:cNvGrpSpPr/>
                        <wpg:grpSpPr>
                          <a:xfrm>
                            <a:off x="0" y="0"/>
                            <a:ext cx="5731510" cy="895351"/>
                            <a:chOff x="0" y="0"/>
                            <a:chExt cx="5878196" cy="918845"/>
                          </a:xfrm>
                        </wpg:grpSpPr>
                        <wpg:grpSp>
                          <wpg:cNvPr id="745445558" name="مجموعة 48"/>
                          <wpg:cNvGrpSpPr/>
                          <wpg:grpSpPr>
                            <a:xfrm>
                              <a:off x="0" y="0"/>
                              <a:ext cx="5878196" cy="918845"/>
                              <a:chOff x="0" y="0"/>
                              <a:chExt cx="6240348" cy="919070"/>
                            </a:xfrm>
                          </wpg:grpSpPr>
                          <wpg:grpSp>
                            <wpg:cNvPr id="745445559" name="مجموعة 49"/>
                            <wpg:cNvGrpSpPr/>
                            <wpg:grpSpPr>
                              <a:xfrm>
                                <a:off x="0" y="169208"/>
                                <a:ext cx="5433072" cy="580613"/>
                                <a:chOff x="0" y="169208"/>
                                <a:chExt cx="5433072" cy="580613"/>
                              </a:xfrm>
                            </wpg:grpSpPr>
                            <wps:wsp>
                              <wps:cNvPr id="7454455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63" name="مربع نص 41"/>
                          <wps:cNvSpPr txBox="1"/>
                          <wps:spPr>
                            <a:xfrm>
                              <a:off x="204466" y="256739"/>
                              <a:ext cx="4615440" cy="389397"/>
                            </a:xfrm>
                            <a:prstGeom prst="rect">
                              <a:avLst/>
                            </a:prstGeom>
                            <a:noFill/>
                          </wps:spPr>
                          <wps:txbx>
                            <w:txbxContent>
                              <w:p w14:paraId="3C67E46E" w14:textId="0C8986A0"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الوعي الذاتي والبيئي</w:t>
                                </w:r>
                              </w:p>
                            </w:txbxContent>
                          </wps:txbx>
                          <wps:bodyPr wrap="square" rtlCol="1">
                            <a:spAutoFit/>
                          </wps:bodyPr>
                        </wps:wsp>
                      </wpg:grpSp>
                      <pic:pic xmlns:pic="http://schemas.openxmlformats.org/drawingml/2006/picture">
                        <pic:nvPicPr>
                          <pic:cNvPr id="745445564"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C4ECF89" id="_x0000_s139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">
                <v:group id="مجموعة 47" o:spid="_x0000_s139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">
                  <v:group id="مجموعة 48" o:spid="_x0000_s139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">
                    <v:group id="مجموعة 49" o:spid="_x0000_s139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">
                      <v:shape id="شكل حر 50" o:spid="_x0000_s139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" fillcolor="#a5a5a5 [2092]" stroked="f" strokeweight="1pt">
                        <v:stroke joinstyle="miter"/>
                      </v:roundrect>
                    </v:group>
                    <v:oval id="شكل بيضاوي 52" o:spid="_x0000_s139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" filled="f" strokecolor="#168489" strokeweight="1pt">
                      <v:stroke joinstyle="miter"/>
                    </v:oval>
                  </v:group>
                  <v:shape id="مربع نص 41" o:spid="_x0000_s1399"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" filled="f" stroked="f">
                    <v:textbox style="mso-fit-shape-to-text:t">
                      <w:txbxContent>
                        <w:p w14:paraId="3C67E46E" w14:textId="0C8986A0"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الوعي الذاتي والبيئي</w:t>
                          </w:r>
                        </w:p>
                      </w:txbxContent>
                    </v:textbox>
                  </v:shape>
                </v:group>
                <v:shape id="صورة 54" o:spid="_x0000_s140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">
                  <v:imagedata r:id="rId104" o:title=""/>
                </v:shape>
                <w10:anchorlock/>
              </v:group>
            </w:pict>
          </mc:Fallback>
        </mc:AlternateContent>
      </w:r>
    </w:p>
    <w:p w14:paraId="1062192B" w14:textId="77777777" w:rsidR="00D0278B" w:rsidRDefault="00D0278B" w:rsidP="00D0278B">
      <w:pPr>
        <w:rPr>
          <w:rtl/>
        </w:rPr>
      </w:pPr>
      <w:r w:rsidRPr="00F464DE">
        <w:rPr>
          <w:rtl/>
        </w:rPr>
        <w:t>يبدأ التخطيط الفعّال بفهم عميق للذات (القدرات، الميول، القيم) والبيئة المحيطة (اتجاهات السوق، الفرص المتاحة، المتطلّبات المستقبلية). وقد أظهرت دراسة أجرتها جامعة هارفارد أنّ 85% من النجاح المهني يعتمد على الوعي الذاتي والمهارات الناعمة، بينما 15% فقط يعتمد على المهارات التقنية.</w:t>
      </w:r>
    </w:p>
    <w:p w14:paraId="599D27A3" w14:textId="7F6E656C"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4935D3D9" wp14:editId="66E40576">
                <wp:extent cx="5731510" cy="891540"/>
                <wp:effectExtent l="0" t="0" r="2540" b="22860"/>
                <wp:docPr id="7454455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45445566" name="مجموعة 47"/>
                        <wpg:cNvGrpSpPr/>
                        <wpg:grpSpPr>
                          <a:xfrm>
                            <a:off x="0" y="0"/>
                            <a:ext cx="5731510" cy="895351"/>
                            <a:chOff x="0" y="0"/>
                            <a:chExt cx="5878196" cy="918845"/>
                          </a:xfrm>
                        </wpg:grpSpPr>
                        <wpg:grpSp>
                          <wpg:cNvPr id="745445567" name="مجموعة 48"/>
                          <wpg:cNvGrpSpPr/>
                          <wpg:grpSpPr>
                            <a:xfrm>
                              <a:off x="0" y="0"/>
                              <a:ext cx="5878196" cy="918845"/>
                              <a:chOff x="0" y="0"/>
                              <a:chExt cx="6240348" cy="919070"/>
                            </a:xfrm>
                          </wpg:grpSpPr>
                          <wpg:grpSp>
                            <wpg:cNvPr id="1608692992" name="مجموعة 49"/>
                            <wpg:cNvGrpSpPr/>
                            <wpg:grpSpPr>
                              <a:xfrm>
                                <a:off x="0" y="169208"/>
                                <a:ext cx="5433072" cy="580613"/>
                                <a:chOff x="0" y="169208"/>
                                <a:chExt cx="5433072" cy="580613"/>
                              </a:xfrm>
                            </wpg:grpSpPr>
                            <wps:wsp>
                              <wps:cNvPr id="16086929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9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05" name="مربع نص 41"/>
                          <wps:cNvSpPr txBox="1"/>
                          <wps:spPr>
                            <a:xfrm>
                              <a:off x="204466" y="256739"/>
                              <a:ext cx="4615440" cy="389397"/>
                            </a:xfrm>
                            <a:prstGeom prst="rect">
                              <a:avLst/>
                            </a:prstGeom>
                            <a:noFill/>
                          </wps:spPr>
                          <wps:txbx>
                            <w:txbxContent>
                              <w:p w14:paraId="7D068D79" w14:textId="5DC84C13"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المرونة والتكيّف</w:t>
                                </w:r>
                              </w:p>
                            </w:txbxContent>
                          </wps:txbx>
                          <wps:bodyPr wrap="square" rtlCol="1">
                            <a:spAutoFit/>
                          </wps:bodyPr>
                        </wps:wsp>
                      </wpg:grpSp>
                      <pic:pic xmlns:pic="http://schemas.openxmlformats.org/drawingml/2006/picture">
                        <pic:nvPicPr>
                          <pic:cNvPr id="1608693006"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935D3D9" id="_x0000_s140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A5dyWPdAAAABQEAAA8AAABk&#10;cnMvZG93bnJldi54bWxMj0FLw0AQhe+C/2EZwZvdTa3FxmxKKeqpCG0F6W2bnSah2dmQ3Sbpv3f0&#10;opcHw3u89022HF0jeuxC7UlDMlEgkApvayo1fO7fHp5BhGjImsYTarhigGV+e5OZ1PqBttjvYim4&#10;hEJqNFQxtqmUoajQmTDxLRJ7J985E/nsSmk7M3C5a+RUqbl0piZeqEyL6wqL8+7iNLwPZlg9Jq/9&#10;5nxaXw/7p4+vTYJa39+NqxcQEcf4F4YffEaHnJmO/kI2iEYDPxJ/lb2Fms5BHDk0Uz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">
                <v:group id="مجموعة 47" o:spid="_x0000_s14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">
                  <v:group id="مجموعة 48" o:spid="_x0000_s14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">
                    <v:group id="مجموعة 49" o:spid="_x0000_s14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">
                      <v:shape id="شكل حر 50" o:spid="_x0000_s14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" fillcolor="#a5a5a5 [2092]" stroked="f" strokeweight="1pt">
                        <v:stroke joinstyle="miter"/>
                      </v:roundrect>
                    </v:group>
                    <v:oval id="شكل بيضاوي 52" o:spid="_x0000_s14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" filled="f" strokecolor="#168489" strokeweight="1pt">
                      <v:stroke joinstyle="miter"/>
                    </v:oval>
                  </v:group>
                  <v:shape id="مربع نص 41" o:spid="_x0000_s1408"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" filled="f" stroked="f">
                    <v:textbox style="mso-fit-shape-to-text:t">
                      <w:txbxContent>
                        <w:p w14:paraId="7D068D79" w14:textId="5DC84C13"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المرونة والتكيّف</w:t>
                          </w:r>
                        </w:p>
                      </w:txbxContent>
                    </v:textbox>
                  </v:shape>
                </v:group>
                <v:shape id="صورة 54" o:spid="_x0000_s14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">
                  <v:imagedata r:id="rId104" o:title=""/>
                </v:shape>
                <w10:anchorlock/>
              </v:group>
            </w:pict>
          </mc:Fallback>
        </mc:AlternateContent>
      </w:r>
    </w:p>
    <w:p w14:paraId="38346BCF" w14:textId="77777777" w:rsidR="00D0278B" w:rsidRDefault="00D0278B" w:rsidP="00D0278B">
      <w:pPr>
        <w:rPr>
          <w:rtl/>
        </w:rPr>
      </w:pPr>
      <w:r w:rsidRPr="00F464DE">
        <w:rPr>
          <w:rtl/>
        </w:rPr>
        <w:t>في عالم سريع التغيّر، أصبحت المرونة وسرعة التكيّف من أهم سمات التخطيط الناجح. وفقاً لتقرير "مستقبل الوظائف" الصادر عن المنتدى الاقتصادي العالمي (2023)، سيضطر 50% من القوى العاملة إلى إعادة صياغة مساراتهم المهنية بحلول عام 2027 استجابة للتحوّلات التكنولوجية.</w:t>
      </w:r>
    </w:p>
    <w:p w14:paraId="5C80DFE3" w14:textId="16C2C090" w:rsidR="00D0278B" w:rsidRPr="00F464DE" w:rsidRDefault="00D0278B" w:rsidP="00375124">
      <w:pPr>
        <w:keepNext/>
        <w:rPr>
          <w:rtl/>
        </w:rPr>
      </w:pPr>
      <w:r w:rsidRPr="002A078C">
        <w:rPr>
          <w:rFonts w:ascii="Sakkal Majalla" w:hAnsi="Sakkal Majalla"/>
          <w:noProof/>
          <w:sz w:val="34"/>
          <w:lang w:bidi="ar-EG"/>
        </w:rPr>
        <w:lastRenderedPageBreak/>
        <mc:AlternateContent>
          <mc:Choice Requires="wpg">
            <w:drawing>
              <wp:inline distT="0" distB="0" distL="0" distR="0" wp14:anchorId="4862126E" wp14:editId="0FCD08D5">
                <wp:extent cx="5731510" cy="891540"/>
                <wp:effectExtent l="0" t="0" r="2540" b="22860"/>
                <wp:docPr id="16086930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3008" name="مجموعة 47"/>
                        <wpg:cNvGrpSpPr/>
                        <wpg:grpSpPr>
                          <a:xfrm>
                            <a:off x="0" y="0"/>
                            <a:ext cx="5731510" cy="895351"/>
                            <a:chOff x="0" y="0"/>
                            <a:chExt cx="5878196" cy="918845"/>
                          </a:xfrm>
                        </wpg:grpSpPr>
                        <wpg:grpSp>
                          <wpg:cNvPr id="1608693009" name="مجموعة 48"/>
                          <wpg:cNvGrpSpPr/>
                          <wpg:grpSpPr>
                            <a:xfrm>
                              <a:off x="0" y="0"/>
                              <a:ext cx="5878196" cy="918845"/>
                              <a:chOff x="0" y="0"/>
                              <a:chExt cx="6240348" cy="919070"/>
                            </a:xfrm>
                          </wpg:grpSpPr>
                          <wpg:grpSp>
                            <wpg:cNvPr id="1608693010" name="مجموعة 49"/>
                            <wpg:cNvGrpSpPr/>
                            <wpg:grpSpPr>
                              <a:xfrm>
                                <a:off x="0" y="169208"/>
                                <a:ext cx="5433072" cy="580613"/>
                                <a:chOff x="0" y="169208"/>
                                <a:chExt cx="5433072" cy="580613"/>
                              </a:xfrm>
                            </wpg:grpSpPr>
                            <wps:wsp>
                              <wps:cNvPr id="16086930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14" name="مربع نص 41"/>
                          <wps:cNvSpPr txBox="1"/>
                          <wps:spPr>
                            <a:xfrm>
                              <a:off x="204466" y="256739"/>
                              <a:ext cx="4615440" cy="389397"/>
                            </a:xfrm>
                            <a:prstGeom prst="rect">
                              <a:avLst/>
                            </a:prstGeom>
                            <a:noFill/>
                          </wps:spPr>
                          <wps:txbx>
                            <w:txbxContent>
                              <w:p w14:paraId="5719E067" w14:textId="7B79449E"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التوازن بين الطموح والواقعية</w:t>
                                </w:r>
                              </w:p>
                            </w:txbxContent>
                          </wps:txbx>
                          <wps:bodyPr wrap="square" rtlCol="1">
                            <a:spAutoFit/>
                          </wps:bodyPr>
                        </wps:wsp>
                      </wpg:grpSp>
                      <pic:pic xmlns:pic="http://schemas.openxmlformats.org/drawingml/2006/picture">
                        <pic:nvPicPr>
                          <pic:cNvPr id="1608693015"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862126E" id="_x0000_s141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OmYsnnQHAAD8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4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">
                  <v:group id="مجموعة 48" o:spid="_x0000_s14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">
                    <v:group id="مجموعة 49" o:spid="_x0000_s14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">
                      <v:shape id="شكل حر 50" o:spid="_x0000_s14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" fillcolor="#a5a5a5 [2092]" stroked="f" strokeweight="1pt">
                        <v:stroke joinstyle="miter"/>
                      </v:roundrect>
                    </v:group>
                    <v:oval id="شكل بيضاوي 52" o:spid="_x0000_s14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" filled="f" strokecolor="#168489" strokeweight="1pt">
                      <v:stroke joinstyle="miter"/>
                    </v:oval>
                  </v:group>
                  <v:shape id="مربع نص 41" o:spid="_x0000_s1417"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" filled="f" stroked="f">
                    <v:textbox style="mso-fit-shape-to-text:t">
                      <w:txbxContent>
                        <w:p w14:paraId="5719E067" w14:textId="7B79449E"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التوازن بين الطموح والواقعية</w:t>
                          </w:r>
                        </w:p>
                      </w:txbxContent>
                    </v:textbox>
                  </v:shape>
                </v:group>
                <v:shape id="صورة 54" o:spid="_x0000_s14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">
                  <v:imagedata r:id="rId104" o:title=""/>
                </v:shape>
                <w10:anchorlock/>
              </v:group>
            </w:pict>
          </mc:Fallback>
        </mc:AlternateContent>
      </w:r>
    </w:p>
    <w:p w14:paraId="236AF7E6" w14:textId="77777777" w:rsidR="00D0278B" w:rsidRDefault="00D0278B" w:rsidP="00D0278B">
      <w:pPr>
        <w:rPr>
          <w:rtl/>
        </w:rPr>
      </w:pPr>
      <w:r w:rsidRPr="00F464DE">
        <w:rPr>
          <w:rtl/>
        </w:rPr>
        <w:t>الخطة الناجحة هي التي توازن بين الطموحات الشخصية والإمكانات المتاحة. خطة طموحة للغاية قد تؤدّي إلى الإحباط، وخطة متواضعة للغاية قد لا تستثمر كامل إمكاناتك.</w:t>
      </w:r>
    </w:p>
    <w:p w14:paraId="5BB40EF5" w14:textId="3B42FB9C"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13BB7547" wp14:editId="019E7DB9">
                <wp:extent cx="5731510" cy="891540"/>
                <wp:effectExtent l="0" t="0" r="2540" b="22860"/>
                <wp:docPr id="160869301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3017" name="مجموعة 47"/>
                        <wpg:cNvGrpSpPr/>
                        <wpg:grpSpPr>
                          <a:xfrm>
                            <a:off x="0" y="0"/>
                            <a:ext cx="5731510" cy="895351"/>
                            <a:chOff x="0" y="0"/>
                            <a:chExt cx="5878196" cy="918845"/>
                          </a:xfrm>
                        </wpg:grpSpPr>
                        <wpg:grpSp>
                          <wpg:cNvPr id="1608693018" name="مجموعة 48"/>
                          <wpg:cNvGrpSpPr/>
                          <wpg:grpSpPr>
                            <a:xfrm>
                              <a:off x="0" y="0"/>
                              <a:ext cx="5878196" cy="918845"/>
                              <a:chOff x="0" y="0"/>
                              <a:chExt cx="6240348" cy="919070"/>
                            </a:xfrm>
                          </wpg:grpSpPr>
                          <wpg:grpSp>
                            <wpg:cNvPr id="1608693019" name="مجموعة 49"/>
                            <wpg:cNvGrpSpPr/>
                            <wpg:grpSpPr>
                              <a:xfrm>
                                <a:off x="0" y="169208"/>
                                <a:ext cx="5433072" cy="580613"/>
                                <a:chOff x="0" y="169208"/>
                                <a:chExt cx="5433072" cy="580613"/>
                              </a:xfrm>
                            </wpg:grpSpPr>
                            <wps:wsp>
                              <wps:cNvPr id="16086930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23" name="مربع نص 41"/>
                          <wps:cNvSpPr txBox="1"/>
                          <wps:spPr>
                            <a:xfrm>
                              <a:off x="204466" y="256739"/>
                              <a:ext cx="4615440" cy="389397"/>
                            </a:xfrm>
                            <a:prstGeom prst="rect">
                              <a:avLst/>
                            </a:prstGeom>
                            <a:noFill/>
                          </wps:spPr>
                          <wps:txbx>
                            <w:txbxContent>
                              <w:p w14:paraId="25AEBADA" w14:textId="05E0BA94"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القياس والتقييم المستمر</w:t>
                                </w:r>
                              </w:p>
                            </w:txbxContent>
                          </wps:txbx>
                          <wps:bodyPr wrap="square" rtlCol="1">
                            <a:spAutoFit/>
                          </wps:bodyPr>
                        </wps:wsp>
                      </wpg:grpSp>
                      <pic:pic xmlns:pic="http://schemas.openxmlformats.org/drawingml/2006/picture">
                        <pic:nvPicPr>
                          <pic:cNvPr id="1608693024"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3BB7547" id="_x0000_s141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&#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ynCmwbQcAAPw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14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">
                  <v:group id="مجموعة 48" o:spid="_x0000_s14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">
                    <v:group id="مجموعة 49" o:spid="_x0000_s14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">
                      <v:shape id="شكل حر 50" o:spid="_x0000_s14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" fillcolor="#a5a5a5 [2092]" stroked="f" strokeweight="1pt">
                        <v:stroke joinstyle="miter"/>
                      </v:roundrect>
                    </v:group>
                    <v:oval id="شكل بيضاوي 52" o:spid="_x0000_s14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" filled="f" strokecolor="#168489" strokeweight="1pt">
                      <v:stroke joinstyle="miter"/>
                    </v:oval>
                  </v:group>
                  <v:shape id="مربع نص 41" o:spid="_x0000_s1426"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" filled="f" stroked="f">
                    <v:textbox style="mso-fit-shape-to-text:t">
                      <w:txbxContent>
                        <w:p w14:paraId="25AEBADA" w14:textId="05E0BA94"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القياس والتقييم المستمر</w:t>
                          </w:r>
                        </w:p>
                      </w:txbxContent>
                    </v:textbox>
                  </v:shape>
                </v:group>
                <v:shape id="صورة 54" o:spid="_x0000_s14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">
                  <v:imagedata r:id="rId104" o:title=""/>
                </v:shape>
                <w10:anchorlock/>
              </v:group>
            </w:pict>
          </mc:Fallback>
        </mc:AlternateContent>
      </w:r>
    </w:p>
    <w:p w14:paraId="0C3FCEB4" w14:textId="04D67DE5" w:rsidR="00D0278B" w:rsidRDefault="00D0278B" w:rsidP="00D0278B">
      <w:pPr>
        <w:rPr>
          <w:rtl/>
        </w:rPr>
      </w:pPr>
      <w:r w:rsidRPr="00F464DE">
        <w:rPr>
          <w:rtl/>
        </w:rPr>
        <w:t>لا يكفي وضع الخطة، بل لابدّ من وضع معايير واضحة لقياس التقدّم وتقييم النتائج بشكل دوري، مع الاستعداد لتعديل المسار عند الحاجة.</w:t>
      </w:r>
    </w:p>
    <w:p w14:paraId="619AB2BD" w14:textId="3B883DA8"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74B21EEF" wp14:editId="7E503B00">
                <wp:extent cx="5731510" cy="891540"/>
                <wp:effectExtent l="0" t="0" r="2540" b="22860"/>
                <wp:docPr id="160869302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3027" name="مجموعة 47"/>
                        <wpg:cNvGrpSpPr/>
                        <wpg:grpSpPr>
                          <a:xfrm>
                            <a:off x="0" y="0"/>
                            <a:ext cx="5731510" cy="895351"/>
                            <a:chOff x="0" y="0"/>
                            <a:chExt cx="5878196" cy="918845"/>
                          </a:xfrm>
                        </wpg:grpSpPr>
                        <wpg:grpSp>
                          <wpg:cNvPr id="1608693028" name="مجموعة 48"/>
                          <wpg:cNvGrpSpPr/>
                          <wpg:grpSpPr>
                            <a:xfrm>
                              <a:off x="0" y="0"/>
                              <a:ext cx="5878196" cy="918845"/>
                              <a:chOff x="0" y="0"/>
                              <a:chExt cx="6240348" cy="919070"/>
                            </a:xfrm>
                          </wpg:grpSpPr>
                          <wpg:grpSp>
                            <wpg:cNvPr id="1608693029" name="مجموعة 49"/>
                            <wpg:cNvGrpSpPr/>
                            <wpg:grpSpPr>
                              <a:xfrm>
                                <a:off x="0" y="169208"/>
                                <a:ext cx="5433072" cy="580613"/>
                                <a:chOff x="0" y="169208"/>
                                <a:chExt cx="5433072" cy="580613"/>
                              </a:xfrm>
                            </wpg:grpSpPr>
                            <wps:wsp>
                              <wps:cNvPr id="16086930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33" name="مربع نص 41"/>
                          <wps:cNvSpPr txBox="1"/>
                          <wps:spPr>
                            <a:xfrm>
                              <a:off x="204466" y="256739"/>
                              <a:ext cx="4615440" cy="389397"/>
                            </a:xfrm>
                            <a:prstGeom prst="rect">
                              <a:avLst/>
                            </a:prstGeom>
                            <a:noFill/>
                          </wps:spPr>
                          <wps:txbx>
                            <w:txbxContent>
                              <w:p w14:paraId="06C7D6CD" w14:textId="6EB35440"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الشمولية والتكامل</w:t>
                                </w:r>
                              </w:p>
                            </w:txbxContent>
                          </wps:txbx>
                          <wps:bodyPr wrap="square" rtlCol="1">
                            <a:spAutoFit/>
                          </wps:bodyPr>
                        </wps:wsp>
                      </wpg:grpSp>
                      <pic:pic xmlns:pic="http://schemas.openxmlformats.org/drawingml/2006/picture">
                        <pic:nvPicPr>
                          <pic:cNvPr id="1608693034"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4B21EEF" id="_x0000_s142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PG3GZcAcAAPw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4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">
                  <v:group id="مجموعة 48" o:spid="_x0000_s14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">
                    <v:group id="مجموعة 49" o:spid="_x0000_s14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">
                      <v:shape id="شكل حر 50" o:spid="_x0000_s14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" fillcolor="#a5a5a5 [2092]" stroked="f" strokeweight="1pt">
                        <v:stroke joinstyle="miter"/>
                      </v:roundrect>
                    </v:group>
                    <v:oval id="شكل بيضاوي 52" o:spid="_x0000_s14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" filled="f" strokecolor="#168489" strokeweight="1pt">
                      <v:stroke joinstyle="miter"/>
                    </v:oval>
                  </v:group>
                  <v:shape id="مربع نص 41" o:spid="_x0000_s143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" filled="f" stroked="f">
                    <v:textbox style="mso-fit-shape-to-text:t">
                      <w:txbxContent>
                        <w:p w14:paraId="06C7D6CD" w14:textId="6EB35440"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الشمولية والتكامل</w:t>
                          </w:r>
                        </w:p>
                      </w:txbxContent>
                    </v:textbox>
                  </v:shape>
                </v:group>
                <v:shape id="صورة 54" o:spid="_x0000_s14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">
                  <v:imagedata r:id="rId104" o:title=""/>
                </v:shape>
                <w10:anchorlock/>
              </v:group>
            </w:pict>
          </mc:Fallback>
        </mc:AlternateContent>
      </w:r>
    </w:p>
    <w:p w14:paraId="45F55FD7" w14:textId="77777777" w:rsidR="00D0278B" w:rsidRPr="00F464DE" w:rsidRDefault="00D0278B" w:rsidP="00D0278B">
      <w:pPr>
        <w:rPr>
          <w:rtl/>
        </w:rPr>
      </w:pPr>
      <w:r w:rsidRPr="00F464DE">
        <w:rPr>
          <w:rtl/>
        </w:rPr>
        <w:t>الخطة الفعّالة تراعي جميع أبعاد التطوّر المهني: المهارات التقنية، المهارات الناعمة، المعرفة، الشبكات المهنية، والتوازن بين الحياة الشخصية والمهنية.</w:t>
      </w:r>
    </w:p>
    <w:p w14:paraId="716A904C" w14:textId="229231E3" w:rsidR="00D0278B" w:rsidRPr="00375124" w:rsidRDefault="00375124" w:rsidP="00375124">
      <w:pPr>
        <w:pStyle w:val="ad"/>
        <w:rPr>
          <w:b w:val="0"/>
          <w:bCs/>
          <w:color w:val="168489"/>
          <w:rtl/>
        </w:rPr>
      </w:pPr>
      <w:r w:rsidRPr="00E42DAD">
        <w:rPr>
          <w:noProof/>
        </w:rPr>
        <mc:AlternateContent>
          <mc:Choice Requires="wpg">
            <w:drawing>
              <wp:anchor distT="0" distB="0" distL="114300" distR="114300" simplePos="0" relativeHeight="252825600" behindDoc="0" locked="0" layoutInCell="1" allowOverlap="1" wp14:anchorId="4D77CF60" wp14:editId="1D5EE30D">
                <wp:simplePos x="0" y="0"/>
                <wp:positionH relativeFrom="margin">
                  <wp:posOffset>4995545</wp:posOffset>
                </wp:positionH>
                <wp:positionV relativeFrom="paragraph">
                  <wp:posOffset>10130</wp:posOffset>
                </wp:positionV>
                <wp:extent cx="735965" cy="661670"/>
                <wp:effectExtent l="0" t="0" r="6985" b="5080"/>
                <wp:wrapSquare wrapText="bothSides"/>
                <wp:docPr id="1608697184"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7185" name="Picture 1608697185"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7186" name="Rectangle: Rounded Corners 160869718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5924DA4" id="Group 20" o:spid="_x0000_s1026" style="position:absolute;margin-left:393.35pt;margin-top:.8pt;width:57.95pt;height:52.1pt;z-index:252825600;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">
                <v:shape id="Picture 1608697185"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">
                  <v:imagedata r:id="rId89" o:title="Reference "/>
                </v:shape>
                <v:roundrect id="Rectangle: Rounded Corners 160869718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" fillcolor="#168489" strokecolor="#168489" strokeweight="1pt">
                  <v:stroke joinstyle="miter"/>
                </v:roundrect>
                <w10:wrap type="square" anchorx="margin"/>
              </v:group>
            </w:pict>
          </mc:Fallback>
        </mc:AlternateContent>
      </w:r>
      <w:hyperlink r:id="rId132" w:history="1">
        <w:r w:rsidR="00D0278B" w:rsidRPr="00955AC5">
          <w:rPr>
            <w:rStyle w:val="Hyperlink"/>
            <w:b w:val="0"/>
            <w:bCs/>
            <w:rtl/>
          </w:rPr>
          <w:t>مثال عملي</w:t>
        </w:r>
      </w:hyperlink>
      <w:r w:rsidR="00D0278B" w:rsidRPr="00375124">
        <w:rPr>
          <w:b w:val="0"/>
          <w:bCs/>
          <w:color w:val="168489"/>
          <w:rtl/>
        </w:rPr>
        <w:t>:</w:t>
      </w:r>
    </w:p>
    <w:p w14:paraId="202EA19B" w14:textId="765FF1B4" w:rsidR="00D0278B" w:rsidRPr="00F464DE" w:rsidRDefault="00D0278B" w:rsidP="00D0278B">
      <w:pPr>
        <w:rPr>
          <w:rtl/>
        </w:rPr>
      </w:pPr>
      <w:r w:rsidRPr="00F464DE">
        <w:rPr>
          <w:rtl/>
        </w:rPr>
        <w:t xml:space="preserve">محمد مهندس معماري طموح يرغب في أن يصبح مدير مشاريع كبرى بعد 5 سنوات. بدأ تخطيطه الفعّال </w:t>
      </w:r>
      <w:hyperlink r:id="rId133" w:history="1">
        <w:r w:rsidRPr="00955AC5">
          <w:rPr>
            <w:rStyle w:val="Hyperlink"/>
            <w:rtl/>
          </w:rPr>
          <w:t>من خلال</w:t>
        </w:r>
      </w:hyperlink>
      <w:r w:rsidRPr="00F464DE">
        <w:rPr>
          <w:rtl/>
        </w:rPr>
        <w:t>:</w:t>
      </w:r>
    </w:p>
    <w:p w14:paraId="37FA83A9" w14:textId="6759D8F9" w:rsidR="00D0278B" w:rsidRPr="00F464DE" w:rsidRDefault="00375124" w:rsidP="00D0278B">
      <w:pPr>
        <w:rPr>
          <w:rtl/>
        </w:rPr>
      </w:pPr>
      <w:r>
        <w:rPr>
          <w:noProof/>
        </w:rPr>
        <w:drawing>
          <wp:anchor distT="0" distB="0" distL="114300" distR="114300" simplePos="0" relativeHeight="252826624" behindDoc="0" locked="0" layoutInCell="1" allowOverlap="1" wp14:anchorId="12F8F837" wp14:editId="7CE5A97C">
            <wp:simplePos x="0" y="0"/>
            <wp:positionH relativeFrom="margin">
              <wp:align>left</wp:align>
            </wp:positionH>
            <wp:positionV relativeFrom="paragraph">
              <wp:posOffset>118982</wp:posOffset>
            </wp:positionV>
            <wp:extent cx="1223010" cy="1223010"/>
            <wp:effectExtent l="0" t="0" r="0" b="0"/>
            <wp:wrapSquare wrapText="bothSides"/>
            <wp:docPr id="1608696565" name="Picture 1608696565" descr="Work pl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Work plan "/>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F464DE">
        <w:rPr>
          <w:rtl/>
        </w:rPr>
        <w:t>- تحليل اتجاهات سوق العمل في مجال التصميم والبناء المستدام.</w:t>
      </w:r>
    </w:p>
    <w:p w14:paraId="2099C7C2" w14:textId="696874E8" w:rsidR="00D0278B" w:rsidRPr="00F464DE" w:rsidRDefault="00D0278B" w:rsidP="00D0278B">
      <w:pPr>
        <w:rPr>
          <w:rtl/>
        </w:rPr>
      </w:pPr>
      <w:r w:rsidRPr="00F464DE">
        <w:rPr>
          <w:rtl/>
        </w:rPr>
        <w:t>- تحديد الفجوة بين مهاراته الحالية ومتطلّبات الوظيفة المستهدفة.</w:t>
      </w:r>
      <w:r w:rsidR="00375124" w:rsidRPr="00375124">
        <w:t xml:space="preserve"> </w:t>
      </w:r>
    </w:p>
    <w:p w14:paraId="46911D64" w14:textId="77777777" w:rsidR="00D0278B" w:rsidRPr="00F464DE" w:rsidRDefault="00D0278B" w:rsidP="00D0278B">
      <w:pPr>
        <w:rPr>
          <w:rtl/>
        </w:rPr>
      </w:pPr>
      <w:r w:rsidRPr="00F464DE">
        <w:rPr>
          <w:rtl/>
        </w:rPr>
        <w:t>- وضع خطة تدريجية لاكتساب مهارات إدارة المشاريع والقيادة.</w:t>
      </w:r>
    </w:p>
    <w:p w14:paraId="48215CD8" w14:textId="77777777" w:rsidR="00D0278B" w:rsidRPr="00F464DE" w:rsidRDefault="00D0278B" w:rsidP="00D0278B">
      <w:pPr>
        <w:rPr>
          <w:rtl/>
        </w:rPr>
      </w:pPr>
      <w:r w:rsidRPr="00F464DE">
        <w:rPr>
          <w:rtl/>
        </w:rPr>
        <w:t>- بناء شبكة علاقات مع مدراء المشاريع الناجحين في مجاله.</w:t>
      </w:r>
    </w:p>
    <w:p w14:paraId="42F3AA4D" w14:textId="77777777" w:rsidR="00D0278B" w:rsidRPr="00F464DE" w:rsidRDefault="00D0278B" w:rsidP="00D0278B">
      <w:pPr>
        <w:rPr>
          <w:rtl/>
        </w:rPr>
      </w:pPr>
      <w:r w:rsidRPr="00F464DE">
        <w:rPr>
          <w:rtl/>
        </w:rPr>
        <w:t>- وضع معايير لقياس تقدّمه كل ستة أشهر وتعديل خطته وفقاً لذلك.</w:t>
      </w:r>
    </w:p>
    <w:p w14:paraId="18D93207" w14:textId="418FBF80" w:rsidR="00D0278B" w:rsidRDefault="00D0278B" w:rsidP="00375124">
      <w:pPr>
        <w:keepNext/>
        <w:rPr>
          <w:rtl/>
        </w:rPr>
      </w:pPr>
      <w:r w:rsidRPr="002A078C">
        <w:rPr>
          <w:rFonts w:ascii="Sakkal Majalla" w:hAnsi="Sakkal Majalla"/>
          <w:noProof/>
          <w:color w:val="002060"/>
          <w:sz w:val="34"/>
          <w:lang w:bidi="ar-SY"/>
        </w:rPr>
        <w:lastRenderedPageBreak/>
        <mc:AlternateContent>
          <mc:Choice Requires="wpg">
            <w:drawing>
              <wp:inline distT="0" distB="0" distL="0" distR="0" wp14:anchorId="42B2589B" wp14:editId="4F43623B">
                <wp:extent cx="5731510" cy="895350"/>
                <wp:effectExtent l="0" t="0" r="21590" b="19050"/>
                <wp:docPr id="18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3" name="صورة 38"/>
                          <pic:cNvPicPr/>
                        </pic:nvPicPr>
                        <pic:blipFill>
                          <a:blip r:embed="rId7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4" name="مجموعة 39"/>
                        <wpg:cNvGrpSpPr/>
                        <wpg:grpSpPr>
                          <a:xfrm>
                            <a:off x="0" y="0"/>
                            <a:ext cx="5731510" cy="895350"/>
                            <a:chOff x="0" y="0"/>
                            <a:chExt cx="5878196" cy="918845"/>
                          </a:xfrm>
                        </wpg:grpSpPr>
                        <wpg:grpSp>
                          <wpg:cNvPr id="190" name="مجموعة 40"/>
                          <wpg:cNvGrpSpPr/>
                          <wpg:grpSpPr>
                            <a:xfrm>
                              <a:off x="0" y="0"/>
                              <a:ext cx="5878196" cy="918845"/>
                              <a:chOff x="0" y="0"/>
                              <a:chExt cx="6240348" cy="919070"/>
                            </a:xfrm>
                          </wpg:grpSpPr>
                          <wpg:grpSp>
                            <wpg:cNvPr id="191" name="مجموعة 41"/>
                            <wpg:cNvGrpSpPr/>
                            <wpg:grpSpPr>
                              <a:xfrm>
                                <a:off x="0" y="169208"/>
                                <a:ext cx="5433072" cy="580613"/>
                                <a:chOff x="0" y="169208"/>
                                <a:chExt cx="5433072" cy="580613"/>
                              </a:xfrm>
                            </wpg:grpSpPr>
                            <wps:wsp>
                              <wps:cNvPr id="838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8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87" name="مربع نص 41"/>
                          <wps:cNvSpPr txBox="1"/>
                          <wps:spPr>
                            <a:xfrm>
                              <a:off x="204484" y="256976"/>
                              <a:ext cx="4616071" cy="387740"/>
                            </a:xfrm>
                            <a:prstGeom prst="rect">
                              <a:avLst/>
                            </a:prstGeom>
                            <a:noFill/>
                          </wps:spPr>
                          <wps:txbx>
                            <w:txbxContent>
                              <w:p w14:paraId="7ECE0B2D" w14:textId="6A48FA67" w:rsidR="00D0278B" w:rsidRPr="002E38F8" w:rsidRDefault="00375124" w:rsidP="00D0278B">
                                <w:pPr>
                                  <w:rPr>
                                    <w:rFonts w:eastAsia="Calibri" w:hAnsi="Adobe Arabic" w:cs="Adobe Arabic"/>
                                    <w:b/>
                                    <w:bCs/>
                                    <w:color w:val="FFFFFF" w:themeColor="background1"/>
                                    <w:kern w:val="24"/>
                                    <w:sz w:val="36"/>
                                    <w:szCs w:val="36"/>
                                    <w:lang w:bidi="ar-EG"/>
                                  </w:rPr>
                                </w:pPr>
                                <w:r w:rsidRPr="00375124">
                                  <w:rPr>
                                    <w:rFonts w:eastAsia="Calibri" w:hAnsi="Adobe Arabic" w:cs="Adobe Arabic"/>
                                    <w:b/>
                                    <w:bCs/>
                                    <w:color w:val="FFFFFF" w:themeColor="background1"/>
                                    <w:kern w:val="24"/>
                                    <w:sz w:val="36"/>
                                    <w:szCs w:val="36"/>
                                    <w:rtl/>
                                    <w:lang w:bidi="ar-EG"/>
                                  </w:rPr>
                                  <w:t>صياغة الأهداف المهنية قصيرة ومتوسطة وطويلة المدى</w:t>
                                </w:r>
                              </w:p>
                            </w:txbxContent>
                          </wps:txbx>
                          <wps:bodyPr wrap="square" rtlCol="1">
                            <a:spAutoFit/>
                          </wps:bodyPr>
                        </wps:wsp>
                      </wpg:grpSp>
                    </wpg:wgp>
                  </a:graphicData>
                </a:graphic>
              </wp:inline>
            </w:drawing>
          </mc:Choice>
          <mc:Fallback>
            <w:pict>
              <v:group w14:anchorId="42B2589B" id="_x0000_s143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">
                <v:shape id="صورة 38" o:spid="_x0000_s143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">
                  <v:imagedata r:id="rId76" o:title=""/>
                </v:shape>
                <v:group id="مجموعة 39" o:spid="_x0000_s14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group id="مجموعة 40" o:spid="_x0000_s14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group id="مجموعة 41" o:spid="_x0000_s14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شكل حر 42" o:spid="_x0000_s14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" fillcolor="#168489" stroked="f" strokeweight="1pt">
                        <v:stroke joinstyle="miter"/>
                      </v:roundrect>
                    </v:group>
                    <v:oval id="شكل بيضاوي 44" o:spid="_x0000_s14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" filled="f" strokecolor="#a5a5a5 [2092]" strokeweight="1pt">
                      <v:stroke joinstyle="miter"/>
                    </v:oval>
                  </v:group>
                  <v:shape id="مربع نص 41" o:spid="_x0000_s1445"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" filled="f" stroked="f">
                    <v:textbox style="mso-fit-shape-to-text:t">
                      <w:txbxContent>
                        <w:p w14:paraId="7ECE0B2D" w14:textId="6A48FA67" w:rsidR="00D0278B" w:rsidRPr="002E38F8" w:rsidRDefault="00375124" w:rsidP="00D0278B">
                          <w:pPr>
                            <w:rPr>
                              <w:rFonts w:eastAsia="Calibri" w:hAnsi="Adobe Arabic" w:cs="Adobe Arabic"/>
                              <w:b/>
                              <w:bCs/>
                              <w:color w:val="FFFFFF" w:themeColor="background1"/>
                              <w:kern w:val="24"/>
                              <w:sz w:val="36"/>
                              <w:szCs w:val="36"/>
                              <w:lang w:bidi="ar-EG"/>
                            </w:rPr>
                          </w:pPr>
                          <w:r w:rsidRPr="00375124">
                            <w:rPr>
                              <w:rFonts w:eastAsia="Calibri" w:hAnsi="Adobe Arabic" w:cs="Adobe Arabic"/>
                              <w:b/>
                              <w:bCs/>
                              <w:color w:val="FFFFFF" w:themeColor="background1"/>
                              <w:kern w:val="24"/>
                              <w:sz w:val="36"/>
                              <w:szCs w:val="36"/>
                              <w:rtl/>
                              <w:lang w:bidi="ar-EG"/>
                            </w:rPr>
                            <w:t>صياغة الأهداف المهنية قصيرة ومتوسطة وطويلة المدى</w:t>
                          </w:r>
                        </w:p>
                      </w:txbxContent>
                    </v:textbox>
                  </v:shape>
                </v:group>
                <w10:anchorlock/>
              </v:group>
            </w:pict>
          </mc:Fallback>
        </mc:AlternateContent>
      </w:r>
    </w:p>
    <w:p w14:paraId="2643395E" w14:textId="77777777" w:rsidR="00D0278B" w:rsidRDefault="00D0278B" w:rsidP="00D0278B">
      <w:r w:rsidRPr="00F464DE">
        <w:rPr>
          <w:rtl/>
        </w:rPr>
        <w:t xml:space="preserve">إن صياغة الأهداف بشكل صحيح تعدّ من أهم مراحل التخطيط الوظيفي. ويوصى باستخدام منهجية </w:t>
      </w:r>
      <w:r w:rsidRPr="00F464DE">
        <w:t>SMART</w:t>
      </w:r>
      <w:r w:rsidRPr="00F464DE">
        <w:rPr>
          <w:rtl/>
        </w:rPr>
        <w:t xml:space="preserve"> لصياغة الأهداف، حيث تكون:</w:t>
      </w:r>
    </w:p>
    <w:p w14:paraId="4876831B" w14:textId="060967D0" w:rsidR="00375124" w:rsidRPr="00F464DE" w:rsidRDefault="00375124" w:rsidP="00375124">
      <w:pPr>
        <w:rPr>
          <w:rtl/>
        </w:rPr>
      </w:pPr>
      <w:r w:rsidRPr="00375124">
        <w:rPr>
          <w:noProof/>
        </w:rPr>
        <mc:AlternateContent>
          <mc:Choice Requires="wpg">
            <w:drawing>
              <wp:inline distT="0" distB="0" distL="0" distR="0" wp14:anchorId="31E0379B" wp14:editId="7CB68547">
                <wp:extent cx="5699731" cy="1546933"/>
                <wp:effectExtent l="0" t="0" r="0" b="0"/>
                <wp:docPr id="1608696566" name="Group 16"/>
                <wp:cNvGraphicFramePr/>
                <a:graphic xmlns:a="http://schemas.openxmlformats.org/drawingml/2006/main">
                  <a:graphicData uri="http://schemas.microsoft.com/office/word/2010/wordprocessingGroup">
                    <wpg:wgp>
                      <wpg:cNvGrpSpPr/>
                      <wpg:grpSpPr>
                        <a:xfrm>
                          <a:off x="0" y="0"/>
                          <a:ext cx="5699731" cy="1546933"/>
                          <a:chOff x="0" y="0"/>
                          <a:chExt cx="5699731" cy="1546933"/>
                        </a:xfrm>
                      </wpg:grpSpPr>
                      <wpg:grpSp>
                        <wpg:cNvPr id="1608696567" name="Group 1608696567"/>
                        <wpg:cNvGrpSpPr/>
                        <wpg:grpSpPr>
                          <a:xfrm>
                            <a:off x="8765" y="0"/>
                            <a:ext cx="995280" cy="995280"/>
                            <a:chOff x="8765" y="0"/>
                            <a:chExt cx="995280" cy="995280"/>
                          </a:xfrm>
                        </wpg:grpSpPr>
                        <wps:wsp>
                          <wps:cNvPr id="1608696568" name="Rectangle: Rounded Corners 1608696568"/>
                          <wps:cNvSpPr/>
                          <wps:spPr>
                            <a:xfrm>
                              <a:off x="8765" y="0"/>
                              <a:ext cx="995280" cy="995280"/>
                            </a:xfrm>
                            <a:prstGeom prst="round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6569" name="Hexagon 1608696569"/>
                          <wps:cNvSpPr/>
                          <wps:spPr>
                            <a:xfrm rot="5400000">
                              <a:off x="129463"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608696570" name="Group 1608696570"/>
                        <wpg:cNvGrpSpPr/>
                        <wpg:grpSpPr>
                          <a:xfrm>
                            <a:off x="1168872" y="0"/>
                            <a:ext cx="995280" cy="995280"/>
                            <a:chOff x="1168872" y="0"/>
                            <a:chExt cx="995280" cy="995280"/>
                          </a:xfrm>
                        </wpg:grpSpPr>
                        <wps:wsp>
                          <wps:cNvPr id="1608696571" name="Rectangle: Rounded Corners 1608696571"/>
                          <wps:cNvSpPr/>
                          <wps:spPr>
                            <a:xfrm>
                              <a:off x="1168872" y="0"/>
                              <a:ext cx="995280" cy="995280"/>
                            </a:xfrm>
                            <a:prstGeom prst="roundRect">
                              <a:avLst/>
                            </a:prstGeom>
                            <a:solidFill>
                              <a:srgbClr val="2E75B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6572" name="Hexagon 1608696572"/>
                          <wps:cNvSpPr/>
                          <wps:spPr>
                            <a:xfrm rot="5400000">
                              <a:off x="1289570"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608696573" name="Group 1608696573"/>
                        <wpg:cNvGrpSpPr/>
                        <wpg:grpSpPr>
                          <a:xfrm>
                            <a:off x="2348783" y="0"/>
                            <a:ext cx="995280" cy="995280"/>
                            <a:chOff x="2348783" y="0"/>
                            <a:chExt cx="995280" cy="995280"/>
                          </a:xfrm>
                        </wpg:grpSpPr>
                        <wps:wsp>
                          <wps:cNvPr id="1608696574" name="Rectangle: Rounded Corners 1608696574"/>
                          <wps:cNvSpPr/>
                          <wps:spPr>
                            <a:xfrm>
                              <a:off x="2348783" y="0"/>
                              <a:ext cx="995280" cy="995280"/>
                            </a:xfrm>
                            <a:prstGeom prst="round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8696575" name="Hexagon 1608696575"/>
                          <wps:cNvSpPr/>
                          <wps:spPr>
                            <a:xfrm rot="5400000">
                              <a:off x="2469481"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717196175" name="Group 1717196175"/>
                        <wpg:cNvGrpSpPr/>
                        <wpg:grpSpPr>
                          <a:xfrm>
                            <a:off x="3523955" y="0"/>
                            <a:ext cx="995280" cy="995280"/>
                            <a:chOff x="3523955" y="0"/>
                            <a:chExt cx="995280" cy="995280"/>
                          </a:xfrm>
                        </wpg:grpSpPr>
                        <wps:wsp>
                          <wps:cNvPr id="1717196176" name="Rectangle: Rounded Corners 1717196176"/>
                          <wps:cNvSpPr/>
                          <wps:spPr>
                            <a:xfrm>
                              <a:off x="3523955" y="0"/>
                              <a:ext cx="995280" cy="995280"/>
                            </a:xfrm>
                            <a:prstGeom prst="roundRect">
                              <a:avLst/>
                            </a:prstGeom>
                            <a:solidFill>
                              <a:srgbClr val="7F7F7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17196177" name="Hexagon 1717196177"/>
                          <wps:cNvSpPr/>
                          <wps:spPr>
                            <a:xfrm rot="5400000">
                              <a:off x="3644653"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717196178" name="Group 1717196178"/>
                        <wpg:cNvGrpSpPr/>
                        <wpg:grpSpPr>
                          <a:xfrm>
                            <a:off x="4695686" y="0"/>
                            <a:ext cx="995280" cy="995280"/>
                            <a:chOff x="4695686" y="0"/>
                            <a:chExt cx="995280" cy="995280"/>
                          </a:xfrm>
                        </wpg:grpSpPr>
                        <wps:wsp>
                          <wps:cNvPr id="1717196179" name="Rectangle: Rounded Corners 1717196179"/>
                          <wps:cNvSpPr/>
                          <wps:spPr>
                            <a:xfrm>
                              <a:off x="4695686" y="0"/>
                              <a:ext cx="995280" cy="995280"/>
                            </a:xfrm>
                            <a:prstGeom prst="round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17196180" name="Hexagon 1717196180"/>
                          <wps:cNvSpPr/>
                          <wps:spPr>
                            <a:xfrm rot="5400000">
                              <a:off x="4816384"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717196187" name="مربع نص 166"/>
                        <wps:cNvSpPr txBox="1"/>
                        <wps:spPr>
                          <a:xfrm>
                            <a:off x="0" y="1112826"/>
                            <a:ext cx="1012810" cy="434107"/>
                          </a:xfrm>
                          <a:prstGeom prst="rect">
                            <a:avLst/>
                          </a:prstGeom>
                        </wps:spPr>
                        <wps:txbx>
                          <w:txbxContent>
                            <w:p w14:paraId="20D0B33C"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محدّدة زمنياً </w:t>
                              </w:r>
                            </w:p>
                          </w:txbxContent>
                        </wps:txbx>
                        <wps:bodyPr wrap="square" rtlCol="1">
                          <a:noAutofit/>
                        </wps:bodyPr>
                      </wps:wsp>
                      <wps:wsp>
                        <wps:cNvPr id="1717196188" name="مربع نص 166"/>
                        <wps:cNvSpPr txBox="1"/>
                        <wps:spPr>
                          <a:xfrm>
                            <a:off x="4686921" y="1112826"/>
                            <a:ext cx="1012810" cy="434107"/>
                          </a:xfrm>
                          <a:prstGeom prst="rect">
                            <a:avLst/>
                          </a:prstGeom>
                        </wps:spPr>
                        <wps:txbx>
                          <w:txbxContent>
                            <w:p w14:paraId="11CEA9BF"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محدّدة </w:t>
                              </w:r>
                            </w:p>
                          </w:txbxContent>
                        </wps:txbx>
                        <wps:bodyPr wrap="square" rtlCol="1">
                          <a:noAutofit/>
                        </wps:bodyPr>
                      </wps:wsp>
                      <wps:wsp>
                        <wps:cNvPr id="1717196189" name="مربع نص 166"/>
                        <wps:cNvSpPr txBox="1"/>
                        <wps:spPr>
                          <a:xfrm>
                            <a:off x="2211262" y="1112826"/>
                            <a:ext cx="1216938" cy="434107"/>
                          </a:xfrm>
                          <a:prstGeom prst="rect">
                            <a:avLst/>
                          </a:prstGeom>
                        </wps:spPr>
                        <wps:txbx>
                          <w:txbxContent>
                            <w:p w14:paraId="43DCAE7F"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قابلة للتحقيق </w:t>
                              </w:r>
                            </w:p>
                          </w:txbxContent>
                        </wps:txbx>
                        <wps:bodyPr wrap="square" rtlCol="1">
                          <a:noAutofit/>
                        </wps:bodyPr>
                      </wps:wsp>
                      <wps:wsp>
                        <wps:cNvPr id="1717196190" name="مربع نص 166"/>
                        <wps:cNvSpPr txBox="1"/>
                        <wps:spPr>
                          <a:xfrm>
                            <a:off x="3515190" y="1112826"/>
                            <a:ext cx="1012810" cy="434107"/>
                          </a:xfrm>
                          <a:prstGeom prst="rect">
                            <a:avLst/>
                          </a:prstGeom>
                        </wps:spPr>
                        <wps:txbx>
                          <w:txbxContent>
                            <w:p w14:paraId="38ED37B9"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قابلة للقياس </w:t>
                              </w:r>
                            </w:p>
                          </w:txbxContent>
                        </wps:txbx>
                        <wps:bodyPr wrap="square" rtlCol="1">
                          <a:noAutofit/>
                        </wps:bodyPr>
                      </wps:wsp>
                      <wps:wsp>
                        <wps:cNvPr id="1717196191" name="مربع نص 166"/>
                        <wps:cNvSpPr txBox="1"/>
                        <wps:spPr>
                          <a:xfrm>
                            <a:off x="1171730" y="1112826"/>
                            <a:ext cx="1012810" cy="434107"/>
                          </a:xfrm>
                          <a:prstGeom prst="rect">
                            <a:avLst/>
                          </a:prstGeom>
                        </wps:spPr>
                        <wps:txbx>
                          <w:txbxContent>
                            <w:p w14:paraId="5CB285EF"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ذات صلة </w:t>
                              </w:r>
                            </w:p>
                          </w:txbxContent>
                        </wps:txbx>
                        <wps:bodyPr wrap="square" rtlCol="1">
                          <a:noAutofit/>
                        </wps:bodyPr>
                      </wps:wsp>
                      <pic:pic xmlns:pic="http://schemas.openxmlformats.org/drawingml/2006/picture">
                        <pic:nvPicPr>
                          <pic:cNvPr id="1717196192" name="Picture 1717196192" descr="Specifications "/>
                          <pic:cNvPicPr>
                            <a:picLocks noChangeAspect="1" noChangeArrowheads="1"/>
                          </pic:cNvPicPr>
                        </pic:nvPicPr>
                        <pic:blipFill>
                          <a:blip r:embed="rId135" cstate="print">
                            <a:lum bright="70000" contrast="-70000"/>
                            <a:extLst>
                              <a:ext uri="{BEBA8EAE-BF5A-486C-A8C5-ECC9F3942E4B}">
                                <a14:imgProps xmlns:a14="http://schemas.microsoft.com/office/drawing/2010/main">
                                  <a14:imgLayer r:embed="rId136">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4933890" y="254339"/>
                            <a:ext cx="437615" cy="437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17196193" name="Picture 1717196193" descr="Indicator "/>
                          <pic:cNvPicPr>
                            <a:picLocks noChangeAspect="1" noChangeArrowheads="1"/>
                          </pic:cNvPicPr>
                        </pic:nvPicPr>
                        <pic:blipFill>
                          <a:blip r:embed="rId137">
                            <a:lum bright="70000" contrast="-70000"/>
                            <a:extLst>
                              <a:ext uri="{BEBA8EAE-BF5A-486C-A8C5-ECC9F3942E4B}">
                                <a14:imgProps xmlns:a14="http://schemas.microsoft.com/office/drawing/2010/main">
                                  <a14:imgLayer r:embed="rId138">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784251" y="274330"/>
                            <a:ext cx="437615" cy="437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17196194" name="Picture 1717196194" descr="Badge "/>
                          <pic:cNvPicPr>
                            <a:picLocks noChangeAspect="1" noChangeArrowheads="1"/>
                          </pic:cNvPicPr>
                        </pic:nvPicPr>
                        <pic:blipFill>
                          <a:blip r:embed="rId139">
                            <a:lum bright="70000" contrast="-70000"/>
                            <a:extLst>
                              <a:ext uri="{BEBA8EAE-BF5A-486C-A8C5-ECC9F3942E4B}">
                                <a14:imgProps xmlns:a14="http://schemas.microsoft.com/office/drawing/2010/main">
                                  <a14:imgLayer r:embed="rId140">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2619328" y="273389"/>
                            <a:ext cx="437615" cy="437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17196195" name="Picture 1717196195" descr="Puzzle "/>
                          <pic:cNvPicPr>
                            <a:picLocks noChangeAspect="1" noChangeArrowheads="1"/>
                          </pic:cNvPicPr>
                        </pic:nvPicPr>
                        <pic:blipFill>
                          <a:blip r:embed="rId141">
                            <a:lum bright="70000" contrast="-70000"/>
                            <a:extLst>
                              <a:ext uri="{BEBA8EAE-BF5A-486C-A8C5-ECC9F3942E4B}">
                                <a14:imgProps xmlns:a14="http://schemas.microsoft.com/office/drawing/2010/main">
                                  <a14:imgLayer r:embed="rId14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442997" y="273389"/>
                            <a:ext cx="437615" cy="4376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17196196" name="Picture 1717196196" descr="Goal expiry "/>
                          <pic:cNvPicPr>
                            <a:picLocks noChangeAspect="1" noChangeArrowheads="1"/>
                          </pic:cNvPicPr>
                        </pic:nvPicPr>
                        <pic:blipFill>
                          <a:blip r:embed="rId143">
                            <a:lum bright="70000" contrast="-70000"/>
                            <a:extLst>
                              <a:ext uri="{BEBA8EAE-BF5A-486C-A8C5-ECC9F3942E4B}">
                                <a14:imgProps xmlns:a14="http://schemas.microsoft.com/office/drawing/2010/main">
                                  <a14:imgLayer r:embed="rId144">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266666" y="254339"/>
                            <a:ext cx="437615" cy="4376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1E0379B" id="Group 16" o:spid="_x0000_s1446" style="width:448.8pt;height:121.8pt;mso-position-horizontal-relative:char;mso-position-vertical-relative:line" coordsize="56997,1546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">
                <v:group id="Group 1608696567" o:spid="_x0000_s1447" style="position:absolute;left:87;width:9953;height:9952" coordorigin="87"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">
                  <v:roundrect id="Rectangle: Rounded Corners 1608696568" o:spid="_x0000_s1448" style="position:absolute;left:87;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" fillcolor="#168489" stroked="f" strokeweight="1pt">
                    <v:stroke joinstyle="miter"/>
                  </v:roundre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1608696569" o:spid="_x0000_s1449" type="#_x0000_t9" style="position:absolute;left:1294;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" adj="4655" filled="f" strokecolor="white [3212]" strokeweight="3pt"/>
                </v:group>
                <v:group id="Group 1608696570" o:spid="_x0000_s1450" style="position:absolute;left:11688;width:9953;height:9952" coordorigin="11688"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">
                  <v:roundrect id="Rectangle: Rounded Corners 1608696571" o:spid="_x0000_s1451" style="position:absolute;left:11688;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" fillcolor="#2e75b6" stroked="f" strokeweight="1pt">
                    <v:stroke joinstyle="miter"/>
                  </v:roundrect>
                  <v:shape id="Hexagon 1608696572" o:spid="_x0000_s1452" type="#_x0000_t9" style="position:absolute;left:12895;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" adj="4655" filled="f" strokecolor="white [3212]" strokeweight="3pt"/>
                </v:group>
                <v:group id="Group 1608696573" o:spid="_x0000_s1453" style="position:absolute;left:23487;width:9953;height:9952" coordorigin="23487"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">
                  <v:roundrect id="Rectangle: Rounded Corners 1608696574" o:spid="_x0000_s1454" style="position:absolute;left:23487;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" fillcolor="#ffd366" stroked="f" strokeweight="1pt">
                    <v:stroke joinstyle="miter"/>
                  </v:roundrect>
                  <v:shape id="Hexagon 1608696575" o:spid="_x0000_s1455" type="#_x0000_t9" style="position:absolute;left:24694;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" adj="4655" filled="f" strokecolor="white [3212]" strokeweight="3pt"/>
                </v:group>
                <v:group id="Group 1717196175" o:spid="_x0000_s1456" style="position:absolute;left:35239;width:9953;height:9952" coordorigin="35239"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">
                  <v:roundrect id="Rectangle: Rounded Corners 1717196176" o:spid="_x0000_s1457" style="position:absolute;left:35239;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" fillcolor="#7f7f7f" stroked="f" strokeweight="1pt">
                    <v:stroke joinstyle="miter"/>
                  </v:roundrect>
                  <v:shape id="Hexagon 1717196177" o:spid="_x0000_s1458" type="#_x0000_t9" style="position:absolute;left:36446;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" adj="4655" filled="f" strokecolor="white [3212]" strokeweight="3pt"/>
                </v:group>
                <v:group id="Group 1717196178" o:spid="_x0000_s1459" style="position:absolute;left:46956;width:9953;height:9952" coordorigin="46956"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">
                  <v:roundrect id="Rectangle: Rounded Corners 1717196179" o:spid="_x0000_s1460" style="position:absolute;left:46956;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" fillcolor="#168489" stroked="f" strokeweight="1pt">
                    <v:stroke joinstyle="miter"/>
                  </v:roundrect>
                  <v:shape id="Hexagon 1717196180" o:spid="_x0000_s1461" type="#_x0000_t9" style="position:absolute;left:48163;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" adj="4655" filled="f" strokecolor="white [3212]" strokeweight="3pt"/>
                </v:group>
                <v:shape id="مربع نص 166" o:spid="_x0000_s1462" type="#_x0000_t202" style="position:absolute;top:11128;width:10128;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" filled="f" stroked="f">
                  <v:textbox>
                    <w:txbxContent>
                      <w:p w14:paraId="20D0B33C"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محدّدة زمنياً </w:t>
                        </w:r>
                      </w:p>
                    </w:txbxContent>
                  </v:textbox>
                </v:shape>
                <v:shape id="مربع نص 166" o:spid="_x0000_s1463" type="#_x0000_t202" style="position:absolute;left:46869;top:11128;width:10128;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" filled="f" stroked="f">
                  <v:textbox>
                    <w:txbxContent>
                      <w:p w14:paraId="11CEA9BF"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محدّدة </w:t>
                        </w:r>
                      </w:p>
                    </w:txbxContent>
                  </v:textbox>
                </v:shape>
                <v:shape id="مربع نص 166" o:spid="_x0000_s1464" type="#_x0000_t202" style="position:absolute;left:22112;top:11128;width:12170;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" filled="f" stroked="f">
                  <v:textbox>
                    <w:txbxContent>
                      <w:p w14:paraId="43DCAE7F"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قابلة للتحقيق </w:t>
                        </w:r>
                      </w:p>
                    </w:txbxContent>
                  </v:textbox>
                </v:shape>
                <v:shape id="مربع نص 166" o:spid="_x0000_s1465" type="#_x0000_t202" style="position:absolute;left:35151;top:11128;width:10129;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" filled="f" stroked="f">
                  <v:textbox>
                    <w:txbxContent>
                      <w:p w14:paraId="38ED37B9"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قابلة للقياس </w:t>
                        </w:r>
                      </w:p>
                    </w:txbxContent>
                  </v:textbox>
                </v:shape>
                <v:shape id="مربع نص 166" o:spid="_x0000_s1466" type="#_x0000_t202" style="position:absolute;left:11717;top:11128;width:10128;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" filled="f" stroked="f">
                  <v:textbox>
                    <w:txbxContent>
                      <w:p w14:paraId="5CB285EF" w14:textId="77777777" w:rsidR="00375124" w:rsidRDefault="00375124" w:rsidP="00375124">
                        <w:pPr>
                          <w:bidi w:val="0"/>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 xml:space="preserve">ذات صلة </w:t>
                        </w:r>
                      </w:p>
                    </w:txbxContent>
                  </v:textbox>
                </v:shape>
                <v:shape id="Picture 1717196192" o:spid="_x0000_s1467" type="#_x0000_t75" alt="Specifications " style="position:absolute;left:49338;top:2543;width:4377;height:4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">
                  <v:imagedata r:id="rId145" o:title="Specifications " gain="19661f" blacklevel="22938f"/>
                </v:shape>
                <v:shape id="Picture 1717196193" o:spid="_x0000_s1468" type="#_x0000_t75" alt="Indicator " style="position:absolute;left:37842;top:2743;width:4376;height:4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">
                  <v:imagedata r:id="rId146" o:title="Indicator " gain="19661f" blacklevel="22938f"/>
                </v:shape>
                <v:shape id="Picture 1717196194" o:spid="_x0000_s1469" type="#_x0000_t75" alt="Badge " style="position:absolute;left:26193;top:2733;width:4376;height:4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">
                  <v:imagedata r:id="rId147" o:title="Badge " gain="19661f" blacklevel="22938f"/>
                </v:shape>
                <v:shape id="Picture 1717196195" o:spid="_x0000_s1470" type="#_x0000_t75" alt="Puzzle " style="position:absolute;left:14429;top:2733;width:4377;height:4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">
                  <v:imagedata r:id="rId148" o:title="Puzzle " gain="19661f" blacklevel="22938f"/>
                </v:shape>
                <v:shape id="Picture 1717196196" o:spid="_x0000_s1471" type="#_x0000_t75" alt="Goal expiry " style="position:absolute;left:2666;top:2543;width:4376;height:4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">
                  <v:imagedata r:id="rId149" o:title="Goal expiry " gain="19661f" blacklevel="22938f"/>
                </v:shape>
                <w10:anchorlock/>
              </v:group>
            </w:pict>
          </mc:Fallback>
        </mc:AlternateContent>
      </w:r>
    </w:p>
    <w:p w14:paraId="7BFC89B6" w14:textId="77777777" w:rsidR="00D0278B" w:rsidRPr="00F464DE" w:rsidRDefault="00D0278B" w:rsidP="00D0278B">
      <w:pPr>
        <w:rPr>
          <w:rtl/>
        </w:rPr>
      </w:pPr>
      <w:r w:rsidRPr="00375124">
        <w:rPr>
          <w:color w:val="168489"/>
          <w:rtl/>
        </w:rPr>
        <w:t>- محدّدة (</w:t>
      </w:r>
      <w:r w:rsidRPr="00375124">
        <w:rPr>
          <w:color w:val="168489"/>
        </w:rPr>
        <w:t>Specific</w:t>
      </w:r>
      <w:r w:rsidRPr="00375124">
        <w:rPr>
          <w:color w:val="168489"/>
          <w:rtl/>
        </w:rPr>
        <w:t xml:space="preserve">): </w:t>
      </w:r>
      <w:r w:rsidRPr="00F464DE">
        <w:rPr>
          <w:rtl/>
        </w:rPr>
        <w:t>واضحة ودقيقة، تحدّد بالضبط ما تريد تحقيقه.</w:t>
      </w:r>
    </w:p>
    <w:p w14:paraId="223BFEA9" w14:textId="77777777" w:rsidR="00D0278B" w:rsidRPr="00F464DE" w:rsidRDefault="00D0278B" w:rsidP="00D0278B">
      <w:pPr>
        <w:rPr>
          <w:rtl/>
        </w:rPr>
      </w:pPr>
      <w:r w:rsidRPr="00375124">
        <w:rPr>
          <w:color w:val="168489"/>
          <w:rtl/>
        </w:rPr>
        <w:t>- قابلة للقياس (</w:t>
      </w:r>
      <w:r w:rsidRPr="00375124">
        <w:rPr>
          <w:color w:val="168489"/>
        </w:rPr>
        <w:t>Measurable</w:t>
      </w:r>
      <w:r w:rsidRPr="00375124">
        <w:rPr>
          <w:color w:val="168489"/>
          <w:rtl/>
        </w:rPr>
        <w:t>):</w:t>
      </w:r>
      <w:r w:rsidRPr="00F464DE">
        <w:rPr>
          <w:rtl/>
        </w:rPr>
        <w:t xml:space="preserve"> يمكن تتبّع التقدّم نحوها بمؤشرات كمية أو نوعية.</w:t>
      </w:r>
    </w:p>
    <w:p w14:paraId="72A55077" w14:textId="77777777" w:rsidR="00D0278B" w:rsidRPr="00F464DE" w:rsidRDefault="00D0278B" w:rsidP="00D0278B">
      <w:pPr>
        <w:rPr>
          <w:rtl/>
        </w:rPr>
      </w:pPr>
      <w:r w:rsidRPr="00375124">
        <w:rPr>
          <w:color w:val="168489"/>
          <w:rtl/>
        </w:rPr>
        <w:t>- قابلة للتحقيق (</w:t>
      </w:r>
      <w:r w:rsidRPr="00375124">
        <w:rPr>
          <w:color w:val="168489"/>
        </w:rPr>
        <w:t>Achievable</w:t>
      </w:r>
      <w:r w:rsidRPr="00375124">
        <w:rPr>
          <w:color w:val="168489"/>
          <w:rtl/>
        </w:rPr>
        <w:t>):</w:t>
      </w:r>
      <w:r w:rsidRPr="00F464DE">
        <w:rPr>
          <w:rtl/>
        </w:rPr>
        <w:t xml:space="preserve"> واقعية وممكنة ضمن الموارد المتاحة.</w:t>
      </w:r>
    </w:p>
    <w:p w14:paraId="4B0CD27A" w14:textId="77777777" w:rsidR="00D0278B" w:rsidRPr="00F464DE" w:rsidRDefault="00D0278B" w:rsidP="00D0278B">
      <w:pPr>
        <w:rPr>
          <w:rtl/>
        </w:rPr>
      </w:pPr>
      <w:r w:rsidRPr="00375124">
        <w:rPr>
          <w:color w:val="168489"/>
          <w:rtl/>
        </w:rPr>
        <w:t>- ذات صلة (</w:t>
      </w:r>
      <w:r w:rsidRPr="00375124">
        <w:rPr>
          <w:color w:val="168489"/>
        </w:rPr>
        <w:t>Relevant</w:t>
      </w:r>
      <w:r w:rsidRPr="00375124">
        <w:rPr>
          <w:color w:val="168489"/>
          <w:rtl/>
        </w:rPr>
        <w:t>):</w:t>
      </w:r>
      <w:r w:rsidRPr="00F464DE">
        <w:rPr>
          <w:rtl/>
        </w:rPr>
        <w:t xml:space="preserve"> متوافقة مع قيمك وطموحاتك المهنية الأوسع.</w:t>
      </w:r>
    </w:p>
    <w:p w14:paraId="45F365DE" w14:textId="77777777" w:rsidR="00D0278B" w:rsidRPr="00F464DE" w:rsidRDefault="00D0278B" w:rsidP="00D0278B">
      <w:pPr>
        <w:rPr>
          <w:rtl/>
        </w:rPr>
      </w:pPr>
      <w:r w:rsidRPr="00375124">
        <w:rPr>
          <w:color w:val="168489"/>
          <w:rtl/>
        </w:rPr>
        <w:t>- محدّدة زمنياً (</w:t>
      </w:r>
      <w:r w:rsidRPr="00375124">
        <w:rPr>
          <w:color w:val="168489"/>
        </w:rPr>
        <w:t>Time-bound</w:t>
      </w:r>
      <w:r w:rsidRPr="00375124">
        <w:rPr>
          <w:color w:val="168489"/>
          <w:rtl/>
        </w:rPr>
        <w:t>):</w:t>
      </w:r>
      <w:r w:rsidRPr="00F464DE">
        <w:rPr>
          <w:rtl/>
        </w:rPr>
        <w:t xml:space="preserve"> لها إطار زمني واضح للإنجاز.</w:t>
      </w:r>
    </w:p>
    <w:p w14:paraId="2597BD6F" w14:textId="77777777" w:rsidR="00D0278B" w:rsidRPr="00375124" w:rsidRDefault="00D0278B" w:rsidP="00375124">
      <w:pPr>
        <w:pStyle w:val="ad"/>
        <w:rPr>
          <w:b w:val="0"/>
          <w:bCs/>
          <w:color w:val="168489"/>
          <w:rtl/>
        </w:rPr>
      </w:pPr>
      <w:r w:rsidRPr="00375124">
        <w:rPr>
          <w:b w:val="0"/>
          <w:bCs/>
          <w:color w:val="168489"/>
          <w:rtl/>
        </w:rPr>
        <w:t>الأهداف قصيرة المدى (3-12 شهر)</w:t>
      </w:r>
    </w:p>
    <w:p w14:paraId="494AFF40" w14:textId="77777777" w:rsidR="00D0278B" w:rsidRPr="00F464DE" w:rsidRDefault="00D0278B" w:rsidP="00D0278B">
      <w:pPr>
        <w:rPr>
          <w:rtl/>
        </w:rPr>
      </w:pPr>
      <w:r w:rsidRPr="00F464DE">
        <w:rPr>
          <w:rtl/>
        </w:rPr>
        <w:t>تركّز على المهارات والإنجازات التي يمكن تحقيقها في الأمد القريب، وتمثّل خطوات مباشرة نحو الأهداف الأكبر.</w:t>
      </w:r>
    </w:p>
    <w:p w14:paraId="5D2F0F5E" w14:textId="70261958" w:rsidR="00D0278B" w:rsidRPr="00375124" w:rsidRDefault="00375124" w:rsidP="00375124">
      <w:pPr>
        <w:pStyle w:val="ad"/>
        <w:rPr>
          <w:b w:val="0"/>
          <w:bCs/>
          <w:rtl/>
        </w:rPr>
      </w:pPr>
      <w:r>
        <w:rPr>
          <w:noProof/>
        </w:rPr>
        <w:drawing>
          <wp:anchor distT="0" distB="0" distL="114300" distR="114300" simplePos="0" relativeHeight="252827648" behindDoc="0" locked="0" layoutInCell="1" allowOverlap="1" wp14:anchorId="742778FD" wp14:editId="747FBA14">
            <wp:simplePos x="0" y="0"/>
            <wp:positionH relativeFrom="margin">
              <wp:align>left</wp:align>
            </wp:positionH>
            <wp:positionV relativeFrom="paragraph">
              <wp:posOffset>347700</wp:posOffset>
            </wp:positionV>
            <wp:extent cx="1223010" cy="1223010"/>
            <wp:effectExtent l="0" t="0" r="0" b="0"/>
            <wp:wrapSquare wrapText="bothSides"/>
            <wp:docPr id="1717196197" name="Picture 1717196197" descr="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Goal "/>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hyperlink r:id="rId151" w:history="1">
        <w:r w:rsidR="00D0278B" w:rsidRPr="00955AC5">
          <w:rPr>
            <w:rStyle w:val="Hyperlink"/>
            <w:b w:val="0"/>
            <w:bCs/>
            <w:rtl/>
          </w:rPr>
          <w:t>أمثلة:</w:t>
        </w:r>
      </w:hyperlink>
      <w:r w:rsidRPr="00375124">
        <w:t xml:space="preserve"> </w:t>
      </w:r>
    </w:p>
    <w:p w14:paraId="716D702C" w14:textId="77777777" w:rsidR="00D0278B" w:rsidRPr="00F464DE" w:rsidRDefault="00D0278B" w:rsidP="00D0278B">
      <w:pPr>
        <w:rPr>
          <w:rtl/>
        </w:rPr>
      </w:pPr>
      <w:r w:rsidRPr="00F464DE">
        <w:rPr>
          <w:rtl/>
        </w:rPr>
        <w:t>- إتمام دورة تدريبية في إدارة المشاريع خلال 3 أشهر.</w:t>
      </w:r>
    </w:p>
    <w:p w14:paraId="0E753ED3" w14:textId="77777777" w:rsidR="00D0278B" w:rsidRPr="00F464DE" w:rsidRDefault="00D0278B" w:rsidP="00D0278B">
      <w:pPr>
        <w:rPr>
          <w:rtl/>
        </w:rPr>
      </w:pPr>
      <w:r w:rsidRPr="00F464DE">
        <w:rPr>
          <w:rtl/>
        </w:rPr>
        <w:t>- تحسين مهارات العرض والتقديم من خلال قيادة 5 اجتماعات فريق خلال 6 أشهر.</w:t>
      </w:r>
    </w:p>
    <w:p w14:paraId="42F7DB6D" w14:textId="77777777" w:rsidR="00D0278B" w:rsidRPr="00F464DE" w:rsidRDefault="00D0278B" w:rsidP="00D0278B">
      <w:pPr>
        <w:rPr>
          <w:rtl/>
        </w:rPr>
      </w:pPr>
      <w:r w:rsidRPr="00F464DE">
        <w:rPr>
          <w:rtl/>
        </w:rPr>
        <w:t>- الحصول على شهادة مهنية محدّدة في مجال التخصص خلال عام.</w:t>
      </w:r>
    </w:p>
    <w:p w14:paraId="39A9B5F8" w14:textId="77777777" w:rsidR="00D0278B" w:rsidRPr="00375124" w:rsidRDefault="00D0278B" w:rsidP="00375124">
      <w:pPr>
        <w:pStyle w:val="ad"/>
        <w:pageBreakBefore/>
        <w:rPr>
          <w:b w:val="0"/>
          <w:bCs/>
          <w:color w:val="168489"/>
          <w:rtl/>
        </w:rPr>
      </w:pPr>
      <w:r w:rsidRPr="00375124">
        <w:rPr>
          <w:b w:val="0"/>
          <w:bCs/>
          <w:color w:val="168489"/>
          <w:rtl/>
        </w:rPr>
        <w:lastRenderedPageBreak/>
        <w:t>الأهداف متوسطة المدى (1-3 سنوات)</w:t>
      </w:r>
    </w:p>
    <w:p w14:paraId="3EB6CEF9" w14:textId="79F0081C" w:rsidR="00D0278B" w:rsidRPr="00F464DE" w:rsidRDefault="00375124" w:rsidP="00D0278B">
      <w:pPr>
        <w:rPr>
          <w:rtl/>
        </w:rPr>
      </w:pPr>
      <w:r>
        <w:rPr>
          <w:noProof/>
        </w:rPr>
        <w:drawing>
          <wp:anchor distT="0" distB="0" distL="114300" distR="114300" simplePos="0" relativeHeight="252828672" behindDoc="0" locked="0" layoutInCell="1" allowOverlap="1" wp14:anchorId="4C82DA5F" wp14:editId="08741548">
            <wp:simplePos x="0" y="0"/>
            <wp:positionH relativeFrom="margin">
              <wp:align>left</wp:align>
            </wp:positionH>
            <wp:positionV relativeFrom="paragraph">
              <wp:posOffset>9097</wp:posOffset>
            </wp:positionV>
            <wp:extent cx="1223010" cy="1223010"/>
            <wp:effectExtent l="0" t="0" r="0" b="0"/>
            <wp:wrapSquare wrapText="bothSides"/>
            <wp:docPr id="1717196198" name="Picture 1717196198" descr="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Goal "/>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F464DE">
        <w:rPr>
          <w:rtl/>
        </w:rPr>
        <w:t>تمثّل نقاط تحوّل مهمة في المسار المهني وتتطلّب تراكم خبرات ومهارات.</w:t>
      </w:r>
    </w:p>
    <w:p w14:paraId="062F052C" w14:textId="31C5E8AA" w:rsidR="00D0278B" w:rsidRPr="00375124" w:rsidRDefault="00955AC5" w:rsidP="00375124">
      <w:pPr>
        <w:pStyle w:val="ad"/>
        <w:rPr>
          <w:b w:val="0"/>
          <w:bCs/>
          <w:rtl/>
        </w:rPr>
      </w:pPr>
      <w:hyperlink r:id="rId153" w:history="1">
        <w:r w:rsidR="00D0278B" w:rsidRPr="00955AC5">
          <w:rPr>
            <w:rStyle w:val="Hyperlink"/>
            <w:b w:val="0"/>
            <w:bCs/>
            <w:rtl/>
          </w:rPr>
          <w:t>أمثلة:</w:t>
        </w:r>
      </w:hyperlink>
    </w:p>
    <w:p w14:paraId="54E60CE0" w14:textId="7DB7882B" w:rsidR="00D0278B" w:rsidRPr="00F464DE" w:rsidRDefault="00D0278B" w:rsidP="00D0278B">
      <w:pPr>
        <w:rPr>
          <w:rtl/>
        </w:rPr>
      </w:pPr>
      <w:r w:rsidRPr="00F464DE">
        <w:rPr>
          <w:rtl/>
        </w:rPr>
        <w:t>- الترقية إلى منصب إشرافي خلال سنتين.</w:t>
      </w:r>
    </w:p>
    <w:p w14:paraId="1888C771" w14:textId="6D9B4D43" w:rsidR="00D0278B" w:rsidRPr="00F464DE" w:rsidRDefault="00D0278B" w:rsidP="00D0278B">
      <w:pPr>
        <w:rPr>
          <w:rtl/>
        </w:rPr>
      </w:pPr>
      <w:r w:rsidRPr="00F464DE">
        <w:rPr>
          <w:rtl/>
        </w:rPr>
        <w:t>- قيادة مشروع استراتيجي في المؤسسة خلال 18 شهراً.</w:t>
      </w:r>
      <w:r w:rsidR="00375124" w:rsidRPr="00375124">
        <w:t xml:space="preserve"> </w:t>
      </w:r>
    </w:p>
    <w:p w14:paraId="5257FA43" w14:textId="77777777" w:rsidR="00D0278B" w:rsidRPr="00F464DE" w:rsidRDefault="00D0278B" w:rsidP="00D0278B">
      <w:pPr>
        <w:rPr>
          <w:rtl/>
        </w:rPr>
      </w:pPr>
      <w:r w:rsidRPr="00F464DE">
        <w:rPr>
          <w:rtl/>
        </w:rPr>
        <w:t>- بناء شبكة مهنية تضمّ 50 متخصصاً في المجال خلال 3 سنوات.</w:t>
      </w:r>
    </w:p>
    <w:p w14:paraId="1428CFBB" w14:textId="77777777" w:rsidR="00D0278B" w:rsidRPr="00375124" w:rsidRDefault="00D0278B" w:rsidP="00375124">
      <w:pPr>
        <w:pStyle w:val="ad"/>
        <w:rPr>
          <w:b w:val="0"/>
          <w:bCs/>
          <w:color w:val="168489"/>
          <w:rtl/>
        </w:rPr>
      </w:pPr>
      <w:r w:rsidRPr="00375124">
        <w:rPr>
          <w:b w:val="0"/>
          <w:bCs/>
          <w:color w:val="168489"/>
          <w:rtl/>
        </w:rPr>
        <w:t>الأهداف طويلة المدى (3-10 سنوات)</w:t>
      </w:r>
    </w:p>
    <w:p w14:paraId="7CB60847" w14:textId="77777777" w:rsidR="00D0278B" w:rsidRPr="00F464DE" w:rsidRDefault="00D0278B" w:rsidP="00D0278B">
      <w:pPr>
        <w:rPr>
          <w:rtl/>
        </w:rPr>
      </w:pPr>
      <w:r w:rsidRPr="00F464DE">
        <w:rPr>
          <w:rtl/>
        </w:rPr>
        <w:t>تمثّل الرؤية المستقبلية للمسار المهني وتوجّه الأهداف قصيرة ومتوسطة المدى.</w:t>
      </w:r>
    </w:p>
    <w:p w14:paraId="6E6899B4" w14:textId="5FBE3BEA" w:rsidR="00D0278B" w:rsidRPr="00375124" w:rsidRDefault="00955AC5" w:rsidP="00375124">
      <w:pPr>
        <w:pStyle w:val="ad"/>
        <w:rPr>
          <w:b w:val="0"/>
          <w:bCs/>
          <w:rtl/>
        </w:rPr>
      </w:pPr>
      <w:hyperlink r:id="rId154" w:history="1">
        <w:r w:rsidR="00D0278B" w:rsidRPr="00955AC5">
          <w:rPr>
            <w:rStyle w:val="Hyperlink"/>
            <w:b w:val="0"/>
            <w:bCs/>
            <w:rtl/>
          </w:rPr>
          <w:t>أمثلة:</w:t>
        </w:r>
      </w:hyperlink>
    </w:p>
    <w:p w14:paraId="3DDD8FCB" w14:textId="77777777" w:rsidR="00D0278B" w:rsidRPr="00F464DE" w:rsidRDefault="00D0278B" w:rsidP="00D0278B">
      <w:pPr>
        <w:rPr>
          <w:rtl/>
        </w:rPr>
      </w:pPr>
      <w:r w:rsidRPr="00F464DE">
        <w:rPr>
          <w:rtl/>
        </w:rPr>
        <w:t>- الوصول إلى منصب إداري عالٍ (مدير تنفيذي، رئيس قسم) خلال 7 سنوات.</w:t>
      </w:r>
    </w:p>
    <w:p w14:paraId="77E22CE5" w14:textId="77777777" w:rsidR="00D0278B" w:rsidRPr="00F464DE" w:rsidRDefault="00D0278B" w:rsidP="00D0278B">
      <w:pPr>
        <w:rPr>
          <w:rtl/>
        </w:rPr>
      </w:pPr>
      <w:r w:rsidRPr="00F464DE">
        <w:rPr>
          <w:rtl/>
        </w:rPr>
        <w:t>- تأسيس شركة خاصة في مجال التخصص خلال 5 سنوات.</w:t>
      </w:r>
    </w:p>
    <w:p w14:paraId="3AE13857" w14:textId="77777777" w:rsidR="00D0278B" w:rsidRPr="00F464DE" w:rsidRDefault="00D0278B" w:rsidP="00D0278B">
      <w:pPr>
        <w:rPr>
          <w:rtl/>
        </w:rPr>
      </w:pPr>
      <w:r w:rsidRPr="00F464DE">
        <w:rPr>
          <w:rtl/>
        </w:rPr>
        <w:t>- أن تصبح خبيراً معترفاً به على مستوى القطاع خلال 10 سنوات.</w:t>
      </w:r>
    </w:p>
    <w:p w14:paraId="6D3B31DA" w14:textId="77777777" w:rsidR="00D0278B" w:rsidRPr="00F464DE" w:rsidRDefault="00D0278B" w:rsidP="00D0278B">
      <w:pPr>
        <w:rPr>
          <w:rtl/>
        </w:rPr>
      </w:pPr>
      <w:r w:rsidRPr="00F464DE">
        <w:rPr>
          <w:rtl/>
        </w:rPr>
        <w:t>وفقاً لدراسة أجرتها جامعة هارفارد، فإن الأشخاص الذين يكتبون أهدافهم بوضوح ويراجعونها بانتظام يحققون إنجازات تفوق أقرانهم بنسبة 30% خلال نفس الفترة الزمنية.</w:t>
      </w:r>
    </w:p>
    <w:p w14:paraId="12F466A5" w14:textId="77777777" w:rsidR="00D0278B" w:rsidRDefault="00D0278B" w:rsidP="00D0278B"/>
    <w:p w14:paraId="7364E18D" w14:textId="77777777" w:rsidR="00375124" w:rsidRDefault="00375124" w:rsidP="00D0278B"/>
    <w:p w14:paraId="7FF90008" w14:textId="1E33B75B" w:rsidR="00375124" w:rsidRDefault="00375124" w:rsidP="00375124">
      <w:pPr>
        <w:jc w:val="center"/>
        <w:rPr>
          <w:rtl/>
        </w:rPr>
      </w:pPr>
      <w:r>
        <w:rPr>
          <w:noProof/>
        </w:rPr>
        <w:drawing>
          <wp:inline distT="0" distB="0" distL="0" distR="0" wp14:anchorId="19C602CB" wp14:editId="671EA884">
            <wp:extent cx="1223010" cy="1223010"/>
            <wp:effectExtent l="0" t="0" r="0" b="0"/>
            <wp:docPr id="1717196199" name="Picture 1717196199" descr="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Goal "/>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p w14:paraId="45127187" w14:textId="3EA35BE0" w:rsidR="00D0278B" w:rsidRPr="00375124" w:rsidRDefault="00375124" w:rsidP="00375124">
      <w:pPr>
        <w:pStyle w:val="ad"/>
        <w:pageBreakBefore/>
        <w:rPr>
          <w:b w:val="0"/>
          <w:bCs/>
          <w:color w:val="168489"/>
          <w:rtl/>
        </w:rPr>
      </w:pPr>
      <w:r w:rsidRPr="00E42DAD">
        <w:rPr>
          <w:noProof/>
          <w:color w:val="1E3D6A"/>
        </w:rPr>
        <w:lastRenderedPageBreak/>
        <mc:AlternateContent>
          <mc:Choice Requires="wpg">
            <w:drawing>
              <wp:anchor distT="0" distB="0" distL="114300" distR="114300" simplePos="0" relativeHeight="252830720" behindDoc="0" locked="0" layoutInCell="1" allowOverlap="1" wp14:anchorId="1C08824F" wp14:editId="3C1DD10F">
                <wp:simplePos x="0" y="0"/>
                <wp:positionH relativeFrom="margin">
                  <wp:align>right</wp:align>
                </wp:positionH>
                <wp:positionV relativeFrom="paragraph">
                  <wp:posOffset>10603</wp:posOffset>
                </wp:positionV>
                <wp:extent cx="771525" cy="656590"/>
                <wp:effectExtent l="0" t="0" r="9525" b="0"/>
                <wp:wrapSquare wrapText="bothSides"/>
                <wp:docPr id="1717196200"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1717196201" name="Picture 1717196201" descr="Book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202" name="Rectangle: Rounded Corners 1717196202"/>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8EE8499" id="Group 23" o:spid="_x0000_s1026" style="position:absolute;margin-left:9.55pt;margin-top:.85pt;width:60.75pt;height:51.7pt;z-index:252830720;mso-position-horizontal:right;mso-position-horizontal-relative:margin"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">
                <v:shape id="Picture 1717196201"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">
                  <v:imagedata r:id="rId91" o:title="Book "/>
                </v:shape>
                <v:roundrect id="Rectangle: Rounded Corners 171719620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" fillcolor="#168489" strokecolor="#168489" strokeweight="1pt">
                  <v:stroke joinstyle="miter"/>
                </v:roundrect>
                <w10:wrap type="square" anchorx="margin"/>
              </v:group>
            </w:pict>
          </mc:Fallback>
        </mc:AlternateContent>
      </w:r>
      <w:r w:rsidR="00D0278B" w:rsidRPr="00375124">
        <w:rPr>
          <w:b w:val="0"/>
          <w:bCs/>
          <w:color w:val="168489"/>
          <w:rtl/>
        </w:rPr>
        <w:t>تمرين:</w:t>
      </w:r>
    </w:p>
    <w:p w14:paraId="6F9A1A9D" w14:textId="36F71609" w:rsidR="00D0278B" w:rsidRPr="00F464DE" w:rsidRDefault="00955AC5" w:rsidP="00D0278B">
      <w:pPr>
        <w:rPr>
          <w:rtl/>
        </w:rPr>
      </w:pPr>
      <w:hyperlink r:id="rId156" w:history="1">
        <w:r w:rsidR="00D0278B" w:rsidRPr="00955AC5">
          <w:rPr>
            <w:rStyle w:val="Hyperlink"/>
            <w:b/>
            <w:bCs/>
            <w:rtl/>
          </w:rPr>
          <w:t>المطلوب:</w:t>
        </w:r>
      </w:hyperlink>
      <w:r w:rsidR="00D0278B" w:rsidRPr="00375124">
        <w:rPr>
          <w:color w:val="168489"/>
          <w:rtl/>
        </w:rPr>
        <w:t xml:space="preserve"> </w:t>
      </w:r>
      <w:r w:rsidR="00D0278B" w:rsidRPr="00F464DE">
        <w:rPr>
          <w:rtl/>
        </w:rPr>
        <w:t xml:space="preserve">حوّل هدفك المهني العام إلى هدف محدّد وفقاً لمعايير </w:t>
      </w:r>
      <w:r w:rsidR="00D0278B" w:rsidRPr="00F464DE">
        <w:t>SMART</w:t>
      </w:r>
      <w:r w:rsidR="00D0278B" w:rsidRPr="00F464DE">
        <w:rPr>
          <w:rtl/>
        </w:rPr>
        <w:t>.</w:t>
      </w:r>
    </w:p>
    <w:p w14:paraId="2B956C31" w14:textId="77777777" w:rsidR="00D0278B" w:rsidRDefault="00D0278B" w:rsidP="00D0278B">
      <w:pPr>
        <w:rPr>
          <w:b/>
          <w:bCs/>
          <w:color w:val="168489"/>
          <w:rtl/>
        </w:rPr>
      </w:pPr>
    </w:p>
    <w:p w14:paraId="7649A56D" w14:textId="5303B545" w:rsidR="007E256B" w:rsidRDefault="007E256B" w:rsidP="007E256B">
      <w:pPr>
        <w:ind w:left="-897"/>
        <w:rPr>
          <w:rtl/>
        </w:rPr>
      </w:pPr>
      <w:r>
        <w:rPr>
          <w:noProof/>
        </w:rPr>
        <mc:AlternateContent>
          <mc:Choice Requires="wps">
            <w:drawing>
              <wp:inline distT="0" distB="0" distL="0" distR="0" wp14:anchorId="504DEA56" wp14:editId="2ABF4EEB">
                <wp:extent cx="6766560" cy="6362700"/>
                <wp:effectExtent l="0" t="0" r="15240" b="19050"/>
                <wp:docPr id="28716974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6560" cy="6362700"/>
                        </a:xfrm>
                        <a:prstGeom prst="roundRect">
                          <a:avLst>
                            <a:gd name="adj" fmla="val 16667"/>
                          </a:avLst>
                        </a:prstGeom>
                        <a:solidFill>
                          <a:srgbClr val="EAF4E4"/>
                        </a:solidFill>
                        <a:ln w="12700">
                          <a:solidFill>
                            <a:schemeClr val="accent6"/>
                          </a:solidFill>
                          <a:miter lim="800000"/>
                          <a:headEnd/>
                          <a:tailEnd/>
                        </a:ln>
                      </wps:spPr>
                      <wps:txbx>
                        <w:txbxContent>
                          <w:p w14:paraId="025C377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6C7C9B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993096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8DD095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2BD172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B2E932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4CF2FE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B6DA5B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87BD79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20AA1D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CEF4A6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30581E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555F8E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E3B6CC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8C999A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917DFA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3EBD08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8AC849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D68819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D40F9D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0BD817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11CED0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DBDF8D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C010F8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FBD6E5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13E86D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6C90AAD" w14:textId="77777777" w:rsidR="007E256B" w:rsidRDefault="007E256B" w:rsidP="007E256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04DEA56" id="_x0000_s1472" style="width:532.8pt;height:50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" fillcolor="#eaf4e4" strokecolor="#70ad47 [3209]" strokeweight="1pt">
                <v:stroke joinstyle="miter"/>
                <v:textbox inset="0,3mm,0">
                  <w:txbxContent>
                    <w:p w14:paraId="025C377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6C7C9B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993096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8DD095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2BD172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B2E932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4CF2FE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B6DA5B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87BD79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20AA1D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CEF4A6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30581E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555F8E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E3B6CC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8C999A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917DFA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3EBD08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8AC849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D68819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D40F9D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0BD817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11CED0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DBDF8D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C010F8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FBD6E5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13E86D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6C90AAD" w14:textId="77777777" w:rsidR="007E256B" w:rsidRDefault="007E256B" w:rsidP="007E256B">
                      <w:pPr>
                        <w:jc w:val="center"/>
                        <w:rPr>
                          <w:sz w:val="22"/>
                          <w:szCs w:val="28"/>
                          <w:rtl/>
                          <w:lang w:bidi="ar-SY"/>
                        </w:rPr>
                      </w:pPr>
                    </w:p>
                  </w:txbxContent>
                </v:textbox>
                <w10:anchorlock/>
              </v:roundrect>
            </w:pict>
          </mc:Fallback>
        </mc:AlternateContent>
      </w:r>
    </w:p>
    <w:p w14:paraId="50C12BD2" w14:textId="1DBAF361" w:rsidR="00D0278B" w:rsidRPr="00F464DE" w:rsidRDefault="00D0278B" w:rsidP="00D0278B">
      <w:pPr>
        <w:jc w:val="center"/>
        <w:rPr>
          <w:rtl/>
        </w:rPr>
      </w:pPr>
      <w:r w:rsidRPr="00F131A0">
        <w:rPr>
          <w:rFonts w:ascii="Sakkal Majalla" w:hAnsi="Sakkal Majalla"/>
          <w:noProof/>
          <w:sz w:val="34"/>
          <w:lang w:bidi="ar-SY"/>
        </w:rPr>
        <w:drawing>
          <wp:inline distT="0" distB="0" distL="0" distR="0" wp14:anchorId="28178CC8" wp14:editId="31ACDA67">
            <wp:extent cx="1140394" cy="1060892"/>
            <wp:effectExtent l="0" t="0" r="3175" b="6350"/>
            <wp:docPr id="409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93" cstate="print">
                      <a:duotone>
                        <a:schemeClr val="accent3">
                          <a:shade val="45000"/>
                          <a:satMod val="135000"/>
                        </a:schemeClr>
                        <a:prstClr val="white"/>
                      </a:duotone>
                      <a:extLst>
                        <a:ext uri="{BEBA8EAE-BF5A-486C-A8C5-ECC9F3942E4B}">
                          <a14:imgProps xmlns:a14="http://schemas.microsoft.com/office/drawing/2010/main">
                            <a14:imgLayer r:embed="rId94">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44934" cy="1065116"/>
                    </a:xfrm>
                    <a:prstGeom prst="rect">
                      <a:avLst/>
                    </a:prstGeom>
                    <a:noFill/>
                  </pic:spPr>
                </pic:pic>
              </a:graphicData>
            </a:graphic>
          </wp:inline>
        </w:drawing>
      </w:r>
    </w:p>
    <w:p w14:paraId="0960B54F" w14:textId="65E6EE75" w:rsidR="00D0278B" w:rsidRDefault="00D0278B" w:rsidP="00375124">
      <w:pPr>
        <w:pageBreakBefore/>
        <w:rPr>
          <w:rtl/>
        </w:rPr>
      </w:pPr>
      <w:r w:rsidRPr="002A078C">
        <w:rPr>
          <w:rFonts w:ascii="Sakkal Majalla" w:hAnsi="Sakkal Majalla"/>
          <w:noProof/>
          <w:color w:val="002060"/>
          <w:sz w:val="34"/>
          <w:lang w:bidi="ar-SY"/>
        </w:rPr>
        <w:lastRenderedPageBreak/>
        <mc:AlternateContent>
          <mc:Choice Requires="wpg">
            <w:drawing>
              <wp:inline distT="0" distB="0" distL="0" distR="0" wp14:anchorId="6756FBA2" wp14:editId="0E5017C7">
                <wp:extent cx="5731510" cy="895350"/>
                <wp:effectExtent l="0" t="0" r="21590" b="19050"/>
                <wp:docPr id="838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389" name="صورة 38"/>
                          <pic:cNvPicPr/>
                        </pic:nvPicPr>
                        <pic:blipFill>
                          <a:blip r:embed="rId7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390" name="مجموعة 39"/>
                        <wpg:cNvGrpSpPr/>
                        <wpg:grpSpPr>
                          <a:xfrm>
                            <a:off x="0" y="0"/>
                            <a:ext cx="5731510" cy="895350"/>
                            <a:chOff x="0" y="0"/>
                            <a:chExt cx="5878196" cy="918845"/>
                          </a:xfrm>
                        </wpg:grpSpPr>
                        <wpg:grpSp>
                          <wpg:cNvPr id="8391" name="مجموعة 40"/>
                          <wpg:cNvGrpSpPr/>
                          <wpg:grpSpPr>
                            <a:xfrm>
                              <a:off x="0" y="0"/>
                              <a:ext cx="5878196" cy="918845"/>
                              <a:chOff x="0" y="0"/>
                              <a:chExt cx="6240348" cy="919070"/>
                            </a:xfrm>
                          </wpg:grpSpPr>
                          <wpg:grpSp>
                            <wpg:cNvPr id="8392" name="مجموعة 41"/>
                            <wpg:cNvGrpSpPr/>
                            <wpg:grpSpPr>
                              <a:xfrm>
                                <a:off x="0" y="169208"/>
                                <a:ext cx="5433072" cy="580613"/>
                                <a:chOff x="0" y="169208"/>
                                <a:chExt cx="5433072" cy="580613"/>
                              </a:xfrm>
                            </wpg:grpSpPr>
                            <wps:wsp>
                              <wps:cNvPr id="839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39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396" name="مربع نص 41"/>
                          <wps:cNvSpPr txBox="1"/>
                          <wps:spPr>
                            <a:xfrm>
                              <a:off x="204484" y="256976"/>
                              <a:ext cx="4616071" cy="387740"/>
                            </a:xfrm>
                            <a:prstGeom prst="rect">
                              <a:avLst/>
                            </a:prstGeom>
                            <a:noFill/>
                          </wps:spPr>
                          <wps:txbx>
                            <w:txbxContent>
                              <w:p w14:paraId="6A65FEA5" w14:textId="55F6FA27" w:rsidR="00D0278B" w:rsidRPr="002E38F8" w:rsidRDefault="00375124" w:rsidP="00D0278B">
                                <w:pPr>
                                  <w:rPr>
                                    <w:rFonts w:eastAsia="Calibri" w:hAnsi="Adobe Arabic" w:cs="Adobe Arabic"/>
                                    <w:b/>
                                    <w:bCs/>
                                    <w:color w:val="FFFFFF" w:themeColor="background1"/>
                                    <w:kern w:val="24"/>
                                    <w:sz w:val="36"/>
                                    <w:szCs w:val="36"/>
                                    <w:lang w:bidi="ar-EG"/>
                                  </w:rPr>
                                </w:pPr>
                                <w:r w:rsidRPr="00375124">
                                  <w:rPr>
                                    <w:rFonts w:eastAsia="Calibri" w:hAnsi="Adobe Arabic" w:cs="Adobe Arabic"/>
                                    <w:b/>
                                    <w:bCs/>
                                    <w:color w:val="FFFFFF" w:themeColor="background1"/>
                                    <w:kern w:val="24"/>
                                    <w:sz w:val="36"/>
                                    <w:szCs w:val="36"/>
                                    <w:rtl/>
                                    <w:lang w:bidi="ar-EG"/>
                                  </w:rPr>
                                  <w:t>بناء خطة تطوير وظيفي شخصية قابلة للتطبيق</w:t>
                                </w:r>
                              </w:p>
                            </w:txbxContent>
                          </wps:txbx>
                          <wps:bodyPr wrap="square" rtlCol="1">
                            <a:spAutoFit/>
                          </wps:bodyPr>
                        </wps:wsp>
                      </wpg:grpSp>
                    </wpg:wgp>
                  </a:graphicData>
                </a:graphic>
              </wp:inline>
            </w:drawing>
          </mc:Choice>
          <mc:Fallback>
            <w:pict>
              <v:group w14:anchorId="6756FBA2" id="_x0000_s14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">
                <v:shape id="صورة 38" o:spid="_x0000_s147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">
                  <v:imagedata r:id="rId76" o:title=""/>
                </v:shape>
                <v:group id="مجموعة 39" o:spid="_x0000_s14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">
                  <v:group id="مجموعة 40" o:spid="_x0000_s14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">
                    <v:group id="مجموعة 41" o:spid="_x0000_s14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">
                      <v:shape id="شكل حر 42" o:spid="_x0000_s14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" fillcolor="#168489" stroked="f" strokeweight="1pt">
                        <v:stroke joinstyle="miter"/>
                      </v:roundrect>
                    </v:group>
                    <v:oval id="شكل بيضاوي 44" o:spid="_x0000_s14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" filled="f" strokecolor="#a5a5a5 [2092]" strokeweight="1pt">
                      <v:stroke joinstyle="miter"/>
                    </v:oval>
                  </v:group>
                  <v:shape id="مربع نص 41" o:spid="_x0000_s1481"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" filled="f" stroked="f">
                    <v:textbox style="mso-fit-shape-to-text:t">
                      <w:txbxContent>
                        <w:p w14:paraId="6A65FEA5" w14:textId="55F6FA27" w:rsidR="00D0278B" w:rsidRPr="002E38F8" w:rsidRDefault="00375124" w:rsidP="00D0278B">
                          <w:pPr>
                            <w:rPr>
                              <w:rFonts w:eastAsia="Calibri" w:hAnsi="Adobe Arabic" w:cs="Adobe Arabic"/>
                              <w:b/>
                              <w:bCs/>
                              <w:color w:val="FFFFFF" w:themeColor="background1"/>
                              <w:kern w:val="24"/>
                              <w:sz w:val="36"/>
                              <w:szCs w:val="36"/>
                              <w:lang w:bidi="ar-EG"/>
                            </w:rPr>
                          </w:pPr>
                          <w:r w:rsidRPr="00375124">
                            <w:rPr>
                              <w:rFonts w:eastAsia="Calibri" w:hAnsi="Adobe Arabic" w:cs="Adobe Arabic"/>
                              <w:b/>
                              <w:bCs/>
                              <w:color w:val="FFFFFF" w:themeColor="background1"/>
                              <w:kern w:val="24"/>
                              <w:sz w:val="36"/>
                              <w:szCs w:val="36"/>
                              <w:rtl/>
                              <w:lang w:bidi="ar-EG"/>
                            </w:rPr>
                            <w:t>بناء خطة تطوير وظيفي شخصية قابلة للتطبيق</w:t>
                          </w:r>
                        </w:p>
                      </w:txbxContent>
                    </v:textbox>
                  </v:shape>
                </v:group>
                <w10:anchorlock/>
              </v:group>
            </w:pict>
          </mc:Fallback>
        </mc:AlternateContent>
      </w:r>
    </w:p>
    <w:p w14:paraId="6395FFB3" w14:textId="083C257F" w:rsidR="00D0278B" w:rsidRDefault="00D0278B" w:rsidP="00D0278B">
      <w:r w:rsidRPr="00F464DE">
        <w:rPr>
          <w:rtl/>
        </w:rPr>
        <w:t xml:space="preserve">بناء خطة التطوير الوظيفي الشخصية هي عملية منهجية تترجم الأهداف المهنية إلى خطوات عملية وإجراءات محدّدة. تتكوّن الخطة الفعّالة من </w:t>
      </w:r>
      <w:hyperlink r:id="rId157" w:history="1">
        <w:r w:rsidRPr="00955AC5">
          <w:rPr>
            <w:rStyle w:val="Hyperlink"/>
            <w:rtl/>
          </w:rPr>
          <w:t>العناصر التالية</w:t>
        </w:r>
      </w:hyperlink>
      <w:r w:rsidRPr="00F464DE">
        <w:rPr>
          <w:rtl/>
        </w:rPr>
        <w:t>:</w:t>
      </w:r>
    </w:p>
    <w:p w14:paraId="57D08486" w14:textId="5BAD64EE" w:rsidR="00D33F32" w:rsidRDefault="00D33F32" w:rsidP="00D33F32">
      <w:pPr>
        <w:rPr>
          <w:rtl/>
        </w:rPr>
      </w:pPr>
      <w:r w:rsidRPr="00D33F32">
        <w:rPr>
          <w:noProof/>
        </w:rPr>
        <mc:AlternateContent>
          <mc:Choice Requires="wpg">
            <w:drawing>
              <wp:inline distT="0" distB="0" distL="0" distR="0" wp14:anchorId="2605EF74" wp14:editId="2804ACA2">
                <wp:extent cx="5930040" cy="2247444"/>
                <wp:effectExtent l="0" t="0" r="0" b="0"/>
                <wp:docPr id="1717196206" name="Group 4519"/>
                <wp:cNvGraphicFramePr/>
                <a:graphic xmlns:a="http://schemas.openxmlformats.org/drawingml/2006/main">
                  <a:graphicData uri="http://schemas.microsoft.com/office/word/2010/wordprocessingGroup">
                    <wpg:wgp>
                      <wpg:cNvGrpSpPr/>
                      <wpg:grpSpPr>
                        <a:xfrm>
                          <a:off x="0" y="0"/>
                          <a:ext cx="5930040" cy="2247444"/>
                          <a:chOff x="0" y="0"/>
                          <a:chExt cx="5930040" cy="2247444"/>
                        </a:xfrm>
                      </wpg:grpSpPr>
                      <wpg:grpSp>
                        <wpg:cNvPr id="1717196207" name="Group 1717196207"/>
                        <wpg:cNvGrpSpPr/>
                        <wpg:grpSpPr>
                          <a:xfrm>
                            <a:off x="0" y="0"/>
                            <a:ext cx="5930040" cy="2247444"/>
                            <a:chOff x="0" y="0"/>
                            <a:chExt cx="5930040" cy="2247444"/>
                          </a:xfrm>
                        </wpg:grpSpPr>
                        <wps:wsp>
                          <wps:cNvPr id="1717196208" name="Freeform 4"/>
                          <wps:cNvSpPr/>
                          <wps:spPr>
                            <a:xfrm rot="10800000">
                              <a:off x="1694694" y="13261"/>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chemeClr val="accent5">
                                <a:lumMod val="75000"/>
                              </a:schemeClr>
                            </a:solidFill>
                            <a:ln cap="sq">
                              <a:noFill/>
                              <a:prstDash val="solid"/>
                              <a:miter/>
                            </a:ln>
                          </wps:spPr>
                          <wps:bodyPr/>
                        </wps:wsp>
                        <wps:wsp>
                          <wps:cNvPr id="1717196209" name="TextBox 5"/>
                          <wps:cNvSpPr txBox="1"/>
                          <wps:spPr>
                            <a:xfrm rot="10800000">
                              <a:off x="1694694" y="13261"/>
                              <a:ext cx="301399" cy="436707"/>
                            </a:xfrm>
                            <a:prstGeom prst="rect">
                              <a:avLst/>
                            </a:prstGeom>
                          </wps:spPr>
                          <wps:bodyPr lIns="21287" tIns="21287" rIns="21287" bIns="21287" rtlCol="0" anchor="ctr"/>
                        </wps:wsp>
                        <wps:wsp>
                          <wps:cNvPr id="1717196210" name="AutoShape 6"/>
                          <wps:cNvCnPr/>
                          <wps:spPr>
                            <a:xfrm>
                              <a:off x="1845394" y="935327"/>
                              <a:ext cx="0" cy="214626"/>
                            </a:xfrm>
                            <a:prstGeom prst="line">
                              <a:avLst/>
                            </a:prstGeom>
                            <a:ln w="28575" cap="rnd">
                              <a:solidFill>
                                <a:schemeClr val="accent5">
                                  <a:lumMod val="75000"/>
                                </a:schemeClr>
                              </a:solidFill>
                              <a:prstDash val="sysDot"/>
                              <a:headEnd type="none" w="sm" len="sm"/>
                              <a:tailEnd type="oval" w="med" len="med"/>
                            </a:ln>
                          </wps:spPr>
                          <wps:bodyPr/>
                        </wps:wsp>
                        <wps:wsp>
                          <wps:cNvPr id="1717196211" name="Freeform 9"/>
                          <wps:cNvSpPr/>
                          <wps:spPr>
                            <a:xfrm>
                              <a:off x="1510011" y="294507"/>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chemeClr val="accent5">
                                  <a:lumMod val="75000"/>
                                </a:schemeClr>
                              </a:solidFill>
                              <a:prstDash val="solid"/>
                              <a:miter/>
                            </a:ln>
                          </wps:spPr>
                          <wps:bodyPr/>
                        </wps:wsp>
                        <wps:wsp>
                          <wps:cNvPr id="1717196212" name="TextBox 10"/>
                          <wps:cNvSpPr txBox="1"/>
                          <wps:spPr>
                            <a:xfrm>
                              <a:off x="1571387" y="325195"/>
                              <a:ext cx="531923" cy="562611"/>
                            </a:xfrm>
                            <a:prstGeom prst="rect">
                              <a:avLst/>
                            </a:prstGeom>
                          </wps:spPr>
                          <wps:bodyPr lIns="21287" tIns="21287" rIns="21287" bIns="21287" rtlCol="0" anchor="ctr"/>
                        </wps:wsp>
                        <wps:wsp>
                          <wps:cNvPr id="1717196213" name="Freeform 12"/>
                          <wps:cNvSpPr/>
                          <wps:spPr>
                            <a:xfrm rot="10800000">
                              <a:off x="2866139" y="6846"/>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rgbClr val="FFD366"/>
                            </a:solidFill>
                            <a:ln cap="sq">
                              <a:noFill/>
                              <a:prstDash val="solid"/>
                              <a:miter/>
                            </a:ln>
                          </wps:spPr>
                          <wps:bodyPr/>
                        </wps:wsp>
                        <wps:wsp>
                          <wps:cNvPr id="1717196214" name="TextBox 13"/>
                          <wps:cNvSpPr txBox="1"/>
                          <wps:spPr>
                            <a:xfrm rot="10800000">
                              <a:off x="2866139" y="6846"/>
                              <a:ext cx="301399" cy="436707"/>
                            </a:xfrm>
                            <a:prstGeom prst="rect">
                              <a:avLst/>
                            </a:prstGeom>
                          </wps:spPr>
                          <wps:bodyPr lIns="21287" tIns="21287" rIns="21287" bIns="21287" rtlCol="0" anchor="ctr"/>
                        </wps:wsp>
                        <wps:wsp>
                          <wps:cNvPr id="1717196215" name="AutoShape 14"/>
                          <wps:cNvCnPr/>
                          <wps:spPr>
                            <a:xfrm>
                              <a:off x="3016838" y="928911"/>
                              <a:ext cx="0" cy="214626"/>
                            </a:xfrm>
                            <a:prstGeom prst="line">
                              <a:avLst/>
                            </a:prstGeom>
                            <a:ln w="28575" cap="rnd">
                              <a:solidFill>
                                <a:srgbClr val="FFD366"/>
                              </a:solidFill>
                              <a:prstDash val="sysDot"/>
                              <a:headEnd type="none" w="sm" len="sm"/>
                              <a:tailEnd type="oval" w="med" len="med"/>
                            </a:ln>
                          </wps:spPr>
                          <wps:bodyPr/>
                        </wps:wsp>
                        <wps:wsp>
                          <wps:cNvPr id="1717196216" name="Freeform 17"/>
                          <wps:cNvSpPr/>
                          <wps:spPr>
                            <a:xfrm>
                              <a:off x="2681455" y="288091"/>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rgbClr val="FFD366"/>
                              </a:solidFill>
                              <a:prstDash val="solid"/>
                              <a:miter/>
                            </a:ln>
                          </wps:spPr>
                          <wps:bodyPr/>
                        </wps:wsp>
                        <wps:wsp>
                          <wps:cNvPr id="1717196217" name="TextBox 18"/>
                          <wps:cNvSpPr txBox="1"/>
                          <wps:spPr>
                            <a:xfrm>
                              <a:off x="2742831" y="318778"/>
                              <a:ext cx="531923" cy="562611"/>
                            </a:xfrm>
                            <a:prstGeom prst="rect">
                              <a:avLst/>
                            </a:prstGeom>
                          </wps:spPr>
                          <wps:bodyPr lIns="21287" tIns="21287" rIns="21287" bIns="21287" rtlCol="0" anchor="ctr"/>
                        </wps:wsp>
                        <wps:wsp>
                          <wps:cNvPr id="1717196218" name="Freeform 20"/>
                          <wps:cNvSpPr/>
                          <wps:spPr>
                            <a:xfrm rot="10800000">
                              <a:off x="4037583" y="429"/>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chemeClr val="bg1">
                                <a:lumMod val="50000"/>
                              </a:schemeClr>
                            </a:solidFill>
                            <a:ln cap="sq">
                              <a:noFill/>
                              <a:prstDash val="solid"/>
                              <a:miter/>
                            </a:ln>
                          </wps:spPr>
                          <wps:bodyPr/>
                        </wps:wsp>
                        <wps:wsp>
                          <wps:cNvPr id="1717196219" name="TextBox 21"/>
                          <wps:cNvSpPr txBox="1"/>
                          <wps:spPr>
                            <a:xfrm rot="10800000">
                              <a:off x="4037583" y="429"/>
                              <a:ext cx="301399" cy="436707"/>
                            </a:xfrm>
                            <a:prstGeom prst="rect">
                              <a:avLst/>
                            </a:prstGeom>
                          </wps:spPr>
                          <wps:bodyPr lIns="21287" tIns="21287" rIns="21287" bIns="21287" rtlCol="0" anchor="ctr"/>
                        </wps:wsp>
                        <wps:wsp>
                          <wps:cNvPr id="1717196220" name="AutoShape 22"/>
                          <wps:cNvCnPr/>
                          <wps:spPr>
                            <a:xfrm>
                              <a:off x="4188283" y="922494"/>
                              <a:ext cx="0" cy="214626"/>
                            </a:xfrm>
                            <a:prstGeom prst="line">
                              <a:avLst/>
                            </a:prstGeom>
                            <a:ln w="28575" cap="rnd">
                              <a:solidFill>
                                <a:schemeClr val="bg1">
                                  <a:lumMod val="50000"/>
                                </a:schemeClr>
                              </a:solidFill>
                              <a:prstDash val="sysDot"/>
                              <a:headEnd type="none" w="sm" len="sm"/>
                              <a:tailEnd type="oval" w="med" len="med"/>
                            </a:ln>
                          </wps:spPr>
                          <wps:bodyPr/>
                        </wps:wsp>
                        <wps:wsp>
                          <wps:cNvPr id="1717196221" name="Freeform 25"/>
                          <wps:cNvSpPr/>
                          <wps:spPr>
                            <a:xfrm>
                              <a:off x="3852900" y="281675"/>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chemeClr val="bg1">
                                  <a:lumMod val="50000"/>
                                </a:schemeClr>
                              </a:solidFill>
                              <a:prstDash val="solid"/>
                              <a:miter/>
                            </a:ln>
                          </wps:spPr>
                          <wps:bodyPr/>
                        </wps:wsp>
                        <wps:wsp>
                          <wps:cNvPr id="1717196222" name="TextBox 26"/>
                          <wps:cNvSpPr txBox="1"/>
                          <wps:spPr>
                            <a:xfrm>
                              <a:off x="3914276" y="312362"/>
                              <a:ext cx="531923" cy="562611"/>
                            </a:xfrm>
                            <a:prstGeom prst="rect">
                              <a:avLst/>
                            </a:prstGeom>
                          </wps:spPr>
                          <wps:bodyPr lIns="21287" tIns="21287" rIns="21287" bIns="21287" rtlCol="0" anchor="ctr"/>
                        </wps:wsp>
                        <wps:wsp>
                          <wps:cNvPr id="1717196223" name="Freeform 28"/>
                          <wps:cNvSpPr/>
                          <wps:spPr>
                            <a:xfrm rot="10800000">
                              <a:off x="5209868" y="429"/>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rgbClr val="168489"/>
                            </a:solidFill>
                            <a:ln cap="sq">
                              <a:noFill/>
                              <a:prstDash val="solid"/>
                              <a:miter/>
                            </a:ln>
                          </wps:spPr>
                          <wps:bodyPr/>
                        </wps:wsp>
                        <wps:wsp>
                          <wps:cNvPr id="1451488595" name="TextBox 29"/>
                          <wps:cNvSpPr txBox="1"/>
                          <wps:spPr>
                            <a:xfrm rot="10800000">
                              <a:off x="5209868" y="429"/>
                              <a:ext cx="301399" cy="436707"/>
                            </a:xfrm>
                            <a:prstGeom prst="rect">
                              <a:avLst/>
                            </a:prstGeom>
                          </wps:spPr>
                          <wps:bodyPr lIns="21287" tIns="21287" rIns="21287" bIns="21287" rtlCol="0" anchor="ctr"/>
                        </wps:wsp>
                        <wps:wsp>
                          <wps:cNvPr id="4096" name="AutoShape 30"/>
                          <wps:cNvCnPr/>
                          <wps:spPr>
                            <a:xfrm>
                              <a:off x="5360568" y="922494"/>
                              <a:ext cx="0" cy="214626"/>
                            </a:xfrm>
                            <a:prstGeom prst="line">
                              <a:avLst/>
                            </a:prstGeom>
                            <a:ln w="28575" cap="rnd">
                              <a:solidFill>
                                <a:srgbClr val="168489"/>
                              </a:solidFill>
                              <a:prstDash val="sysDot"/>
                              <a:headEnd type="none" w="sm" len="sm"/>
                              <a:tailEnd type="oval" w="med" len="med"/>
                            </a:ln>
                          </wps:spPr>
                          <wps:bodyPr/>
                        </wps:wsp>
                        <wps:wsp>
                          <wps:cNvPr id="4097" name="Freeform 33"/>
                          <wps:cNvSpPr/>
                          <wps:spPr>
                            <a:xfrm>
                              <a:off x="5025185" y="281675"/>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rgbClr val="168489"/>
                              </a:solidFill>
                              <a:prstDash val="solid"/>
                              <a:miter/>
                            </a:ln>
                          </wps:spPr>
                          <wps:bodyPr/>
                        </wps:wsp>
                        <wps:wsp>
                          <wps:cNvPr id="4099" name="TextBox 34"/>
                          <wps:cNvSpPr txBox="1"/>
                          <wps:spPr>
                            <a:xfrm>
                              <a:off x="5086561" y="312362"/>
                              <a:ext cx="531923" cy="562611"/>
                            </a:xfrm>
                            <a:prstGeom prst="rect">
                              <a:avLst/>
                            </a:prstGeom>
                          </wps:spPr>
                          <wps:bodyPr lIns="21287" tIns="21287" rIns="21287" bIns="21287" rtlCol="0" anchor="ctr"/>
                        </wps:wsp>
                        <wps:wsp>
                          <wps:cNvPr id="4100" name="Freeform 36"/>
                          <wps:cNvSpPr/>
                          <wps:spPr>
                            <a:xfrm rot="10800000">
                              <a:off x="523250" y="6846"/>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rgbClr val="168489"/>
                            </a:solidFill>
                            <a:ln cap="sq">
                              <a:noFill/>
                              <a:prstDash val="solid"/>
                              <a:miter/>
                            </a:ln>
                          </wps:spPr>
                          <wps:bodyPr/>
                        </wps:wsp>
                        <wps:wsp>
                          <wps:cNvPr id="4101" name="TextBox 37"/>
                          <wps:cNvSpPr txBox="1"/>
                          <wps:spPr>
                            <a:xfrm rot="10800000">
                              <a:off x="523250" y="6846"/>
                              <a:ext cx="301399" cy="436707"/>
                            </a:xfrm>
                            <a:prstGeom prst="rect">
                              <a:avLst/>
                            </a:prstGeom>
                          </wps:spPr>
                          <wps:bodyPr lIns="21287" tIns="21287" rIns="21287" bIns="21287" rtlCol="0" anchor="ctr"/>
                        </wps:wsp>
                        <wps:wsp>
                          <wps:cNvPr id="4102" name="AutoShape 38"/>
                          <wps:cNvCnPr/>
                          <wps:spPr>
                            <a:xfrm>
                              <a:off x="673949" y="928911"/>
                              <a:ext cx="0" cy="214626"/>
                            </a:xfrm>
                            <a:prstGeom prst="line">
                              <a:avLst/>
                            </a:prstGeom>
                            <a:ln w="28575" cap="rnd">
                              <a:solidFill>
                                <a:srgbClr val="168489"/>
                              </a:solidFill>
                              <a:prstDash val="sysDot"/>
                              <a:headEnd type="none" w="sm" len="sm"/>
                              <a:tailEnd type="oval" w="med" len="med"/>
                            </a:ln>
                          </wps:spPr>
                          <wps:bodyPr/>
                        </wps:wsp>
                        <wps:wsp>
                          <wps:cNvPr id="4103" name="Freeform 41"/>
                          <wps:cNvSpPr/>
                          <wps:spPr>
                            <a:xfrm>
                              <a:off x="338566" y="288091"/>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rgbClr val="168489"/>
                              </a:solidFill>
                              <a:prstDash val="solid"/>
                              <a:miter/>
                            </a:ln>
                          </wps:spPr>
                          <wps:bodyPr/>
                        </wps:wsp>
                        <wps:wsp>
                          <wps:cNvPr id="4104" name="TextBox 42"/>
                          <wps:cNvSpPr txBox="1"/>
                          <wps:spPr>
                            <a:xfrm>
                              <a:off x="399942" y="318778"/>
                              <a:ext cx="531923" cy="562611"/>
                            </a:xfrm>
                            <a:prstGeom prst="rect">
                              <a:avLst/>
                            </a:prstGeom>
                          </wps:spPr>
                          <wps:bodyPr lIns="21287" tIns="21287" rIns="21287" bIns="21287" rtlCol="0" anchor="ctr"/>
                        </wps:wsp>
                        <wps:wsp>
                          <wps:cNvPr id="4105" name="TextBox 48"/>
                          <wps:cNvSpPr txBox="1"/>
                          <wps:spPr>
                            <a:xfrm>
                              <a:off x="1704475" y="11536"/>
                              <a:ext cx="251460" cy="285750"/>
                            </a:xfrm>
                            <a:prstGeom prst="rect">
                              <a:avLst/>
                            </a:prstGeom>
                          </wps:spPr>
                          <wps:txbx>
                            <w:txbxContent>
                              <w:p w14:paraId="32B61B80" w14:textId="77777777" w:rsid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04</w:t>
                                </w:r>
                              </w:p>
                            </w:txbxContent>
                          </wps:txbx>
                          <wps:bodyPr lIns="0" tIns="0" rIns="0" bIns="0" rtlCol="0" anchor="t">
                            <a:spAutoFit/>
                          </wps:bodyPr>
                        </wps:wsp>
                        <wps:wsp>
                          <wps:cNvPr id="4106" name="TextBox 49"/>
                          <wps:cNvSpPr txBox="1"/>
                          <wps:spPr>
                            <a:xfrm>
                              <a:off x="2891249" y="12845"/>
                              <a:ext cx="251460" cy="285750"/>
                            </a:xfrm>
                            <a:prstGeom prst="rect">
                              <a:avLst/>
                            </a:prstGeom>
                          </wps:spPr>
                          <wps:txbx>
                            <w:txbxContent>
                              <w:p w14:paraId="1D2D896C" w14:textId="77777777" w:rsid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03</w:t>
                                </w:r>
                              </w:p>
                            </w:txbxContent>
                          </wps:txbx>
                          <wps:bodyPr lIns="0" tIns="0" rIns="0" bIns="0" rtlCol="0" anchor="t">
                            <a:spAutoFit/>
                          </wps:bodyPr>
                        </wps:wsp>
                        <wps:wsp>
                          <wps:cNvPr id="4107" name="TextBox 50"/>
                          <wps:cNvSpPr txBox="1"/>
                          <wps:spPr>
                            <a:xfrm>
                              <a:off x="2449888" y="1389358"/>
                              <a:ext cx="1075690" cy="572770"/>
                            </a:xfrm>
                            <a:prstGeom prst="rect">
                              <a:avLst/>
                            </a:prstGeom>
                          </wps:spPr>
                          <wps:txbx>
                            <w:txbxContent>
                              <w:p w14:paraId="7B710A49" w14:textId="77777777" w:rsidR="00D33F32" w:rsidRDefault="00D33F32" w:rsidP="00D33F32">
                                <w:pPr>
                                  <w:jc w:val="center"/>
                                  <w:rPr>
                                    <w:rFonts w:ascii="Adobe Arabic" w:hAnsi="Adobe Arabic" w:cs="Adobe Arabic"/>
                                    <w:b/>
                                    <w:bCs/>
                                    <w:color w:val="FFD366"/>
                                    <w:kern w:val="24"/>
                                    <w:sz w:val="36"/>
                                    <w:szCs w:val="36"/>
                                    <w:lang w:bidi="ar-EG"/>
                                  </w:rPr>
                                </w:pPr>
                                <w:r>
                                  <w:rPr>
                                    <w:rFonts w:ascii="Adobe Arabic" w:hAnsi="Adobe Arabic" w:cs="Adobe Arabic"/>
                                    <w:b/>
                                    <w:bCs/>
                                    <w:color w:val="FFD366"/>
                                    <w:kern w:val="24"/>
                                    <w:sz w:val="36"/>
                                    <w:szCs w:val="36"/>
                                    <w:rtl/>
                                    <w:lang w:bidi="ar-EG"/>
                                  </w:rPr>
                                  <w:t>تحليل الفجوات المهنية</w:t>
                                </w:r>
                              </w:p>
                            </w:txbxContent>
                          </wps:txbx>
                          <wps:bodyPr wrap="square" lIns="0" tIns="0" rIns="0" bIns="0" rtlCol="0" anchor="t">
                            <a:spAutoFit/>
                          </wps:bodyPr>
                        </wps:wsp>
                        <wps:wsp>
                          <wps:cNvPr id="4108" name="TextBox 51"/>
                          <wps:cNvSpPr txBox="1"/>
                          <wps:spPr>
                            <a:xfrm>
                              <a:off x="4062398" y="6413"/>
                              <a:ext cx="250825" cy="285750"/>
                            </a:xfrm>
                            <a:prstGeom prst="rect">
                              <a:avLst/>
                            </a:prstGeom>
                          </wps:spPr>
                          <wps:txbx>
                            <w:txbxContent>
                              <w:p w14:paraId="57DF8678" w14:textId="77777777" w:rsidR="00D33F32" w:rsidRP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sidRPr="00D33F32">
                                  <w:rPr>
                                    <w:rFonts w:ascii="SST Arabic Medium" w:eastAsia="SST Arabic Bold" w:hAnsi="SST Arabic Medium" w:cs="SST Arabic Medium"/>
                                    <w:b/>
                                    <w:bCs/>
                                    <w:color w:val="F8F8F8"/>
                                    <w:kern w:val="24"/>
                                    <w:szCs w:val="28"/>
                                    <w:rtl/>
                                  </w:rPr>
                                  <w:t>02</w:t>
                                </w:r>
                              </w:p>
                            </w:txbxContent>
                          </wps:txbx>
                          <wps:bodyPr lIns="0" tIns="0" rIns="0" bIns="0" rtlCol="0" anchor="t">
                            <a:spAutoFit/>
                          </wps:bodyPr>
                        </wps:wsp>
                        <wps:wsp>
                          <wps:cNvPr id="4109" name="TextBox 52"/>
                          <wps:cNvSpPr txBox="1"/>
                          <wps:spPr>
                            <a:xfrm>
                              <a:off x="5234952" y="0"/>
                              <a:ext cx="250825" cy="285750"/>
                            </a:xfrm>
                            <a:prstGeom prst="rect">
                              <a:avLst/>
                            </a:prstGeom>
                          </wps:spPr>
                          <wps:txbx>
                            <w:txbxContent>
                              <w:p w14:paraId="082921D1" w14:textId="77777777" w:rsid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01</w:t>
                                </w:r>
                              </w:p>
                            </w:txbxContent>
                          </wps:txbx>
                          <wps:bodyPr lIns="0" tIns="0" rIns="0" bIns="0" rtlCol="0" anchor="t">
                            <a:spAutoFit/>
                          </wps:bodyPr>
                        </wps:wsp>
                        <wps:wsp>
                          <wps:cNvPr id="4110" name="TextBox 53"/>
                          <wps:cNvSpPr txBox="1"/>
                          <wps:spPr>
                            <a:xfrm>
                              <a:off x="4828950" y="1389358"/>
                              <a:ext cx="1101090" cy="572770"/>
                            </a:xfrm>
                            <a:prstGeom prst="rect">
                              <a:avLst/>
                            </a:prstGeom>
                          </wps:spPr>
                          <wps:txbx>
                            <w:txbxContent>
                              <w:p w14:paraId="6993C32A" w14:textId="77777777" w:rsidR="00D33F32" w:rsidRDefault="00D33F32" w:rsidP="00D33F32">
                                <w:pPr>
                                  <w:jc w:val="center"/>
                                  <w:rPr>
                                    <w:rFonts w:ascii="Adobe Arabic" w:hAnsi="Adobe Arabic" w:cs="Adobe Arabic"/>
                                    <w:b/>
                                    <w:bCs/>
                                    <w:color w:val="168489"/>
                                    <w:kern w:val="24"/>
                                    <w:sz w:val="36"/>
                                    <w:szCs w:val="36"/>
                                    <w:lang w:bidi="ar-EG"/>
                                  </w:rPr>
                                </w:pPr>
                                <w:r>
                                  <w:rPr>
                                    <w:rFonts w:ascii="Adobe Arabic" w:hAnsi="Adobe Arabic" w:cs="Adobe Arabic"/>
                                    <w:b/>
                                    <w:bCs/>
                                    <w:color w:val="168489"/>
                                    <w:kern w:val="24"/>
                                    <w:sz w:val="36"/>
                                    <w:szCs w:val="36"/>
                                    <w:rtl/>
                                    <w:lang w:bidi="ar-EG"/>
                                  </w:rPr>
                                  <w:t>الرؤية والرسالة المهنية</w:t>
                                </w:r>
                              </w:p>
                            </w:txbxContent>
                          </wps:txbx>
                          <wps:bodyPr wrap="square" lIns="0" tIns="0" rIns="0" bIns="0" rtlCol="0" anchor="t">
                            <a:spAutoFit/>
                          </wps:bodyPr>
                        </wps:wsp>
                        <wps:wsp>
                          <wps:cNvPr id="4111" name="TextBox 54"/>
                          <wps:cNvSpPr txBox="1"/>
                          <wps:spPr>
                            <a:xfrm>
                              <a:off x="523213" y="0"/>
                              <a:ext cx="250825" cy="285750"/>
                            </a:xfrm>
                            <a:prstGeom prst="rect">
                              <a:avLst/>
                            </a:prstGeom>
                          </wps:spPr>
                          <wps:txbx>
                            <w:txbxContent>
                              <w:p w14:paraId="4227B520" w14:textId="77777777" w:rsid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05</w:t>
                                </w:r>
                              </w:p>
                            </w:txbxContent>
                          </wps:txbx>
                          <wps:bodyPr lIns="0" tIns="0" rIns="0" bIns="0" rtlCol="0" anchor="t">
                            <a:spAutoFit/>
                          </wps:bodyPr>
                        </wps:wsp>
                        <wps:wsp>
                          <wps:cNvPr id="4112" name="TextBox 55"/>
                          <wps:cNvSpPr txBox="1"/>
                          <wps:spPr>
                            <a:xfrm>
                              <a:off x="3651831" y="1388924"/>
                              <a:ext cx="1095375" cy="858520"/>
                            </a:xfrm>
                            <a:prstGeom prst="rect">
                              <a:avLst/>
                            </a:prstGeom>
                          </wps:spPr>
                          <wps:txbx>
                            <w:txbxContent>
                              <w:p w14:paraId="59D12C0D" w14:textId="77777777" w:rsidR="00D33F32" w:rsidRDefault="00D33F32" w:rsidP="00D33F32">
                                <w:pPr>
                                  <w:jc w:val="center"/>
                                  <w:rPr>
                                    <w:rFonts w:ascii="Adobe Arabic" w:hAnsi="Adobe Arabic" w:cs="Adobe Arabic"/>
                                    <w:b/>
                                    <w:bCs/>
                                    <w:color w:val="808080" w:themeColor="background1" w:themeShade="80"/>
                                    <w:kern w:val="24"/>
                                    <w:sz w:val="36"/>
                                    <w:szCs w:val="36"/>
                                    <w:lang w:bidi="ar-EG"/>
                                  </w:rPr>
                                </w:pPr>
                                <w:r>
                                  <w:rPr>
                                    <w:rFonts w:ascii="Adobe Arabic" w:hAnsi="Adobe Arabic" w:cs="Adobe Arabic"/>
                                    <w:b/>
                                    <w:bCs/>
                                    <w:color w:val="808080" w:themeColor="background1" w:themeShade="80"/>
                                    <w:kern w:val="24"/>
                                    <w:sz w:val="36"/>
                                    <w:szCs w:val="36"/>
                                    <w:rtl/>
                                    <w:lang w:bidi="ar-EG"/>
                                  </w:rPr>
                                  <w:t>الأهداف المهنية بمستوياتها المختلفة</w:t>
                                </w:r>
                              </w:p>
                            </w:txbxContent>
                          </wps:txbx>
                          <wps:bodyPr wrap="square" lIns="0" tIns="0" rIns="0" bIns="0" rtlCol="0" anchor="t">
                            <a:spAutoFit/>
                          </wps:bodyPr>
                        </wps:wsp>
                        <wps:wsp>
                          <wps:cNvPr id="4113" name="TextBox 56"/>
                          <wps:cNvSpPr txBox="1"/>
                          <wps:spPr>
                            <a:xfrm>
                              <a:off x="1200489" y="1389358"/>
                              <a:ext cx="1141095" cy="572770"/>
                            </a:xfrm>
                            <a:prstGeom prst="rect">
                              <a:avLst/>
                            </a:prstGeom>
                          </wps:spPr>
                          <wps:txbx>
                            <w:txbxContent>
                              <w:p w14:paraId="69C11FA0" w14:textId="77777777" w:rsidR="00D33F32" w:rsidRDefault="00D33F32" w:rsidP="00D33F32">
                                <w:pPr>
                                  <w:bidi w:val="0"/>
                                  <w:jc w:val="center"/>
                                  <w:rPr>
                                    <w:rFonts w:ascii="Adobe Arabic" w:hAnsi="Adobe Arabic" w:cs="Adobe Arabic"/>
                                    <w:b/>
                                    <w:bCs/>
                                    <w:color w:val="2E74B5" w:themeColor="accent5" w:themeShade="BF"/>
                                    <w:kern w:val="24"/>
                                    <w:sz w:val="36"/>
                                    <w:szCs w:val="36"/>
                                    <w:lang w:bidi="ar-EG"/>
                                  </w:rPr>
                                </w:pPr>
                                <w:r>
                                  <w:rPr>
                                    <w:rFonts w:ascii="Adobe Arabic" w:hAnsi="Adobe Arabic" w:cs="Adobe Arabic"/>
                                    <w:b/>
                                    <w:bCs/>
                                    <w:color w:val="2E74B5" w:themeColor="accent5" w:themeShade="BF"/>
                                    <w:kern w:val="24"/>
                                    <w:sz w:val="36"/>
                                    <w:szCs w:val="36"/>
                                    <w:rtl/>
                                    <w:lang w:bidi="ar-EG"/>
                                  </w:rPr>
                                  <w:t>مسارات العمل والإجراءات</w:t>
                                </w:r>
                              </w:p>
                            </w:txbxContent>
                          </wps:txbx>
                          <wps:bodyPr wrap="square" lIns="0" tIns="0" rIns="0" bIns="0" rtlCol="0" anchor="t">
                            <a:spAutoFit/>
                          </wps:bodyPr>
                        </wps:wsp>
                        <wps:wsp>
                          <wps:cNvPr id="4114" name="TextBox 57"/>
                          <wps:cNvSpPr txBox="1"/>
                          <wps:spPr>
                            <a:xfrm>
                              <a:off x="0" y="1389358"/>
                              <a:ext cx="1210945" cy="572770"/>
                            </a:xfrm>
                            <a:prstGeom prst="rect">
                              <a:avLst/>
                            </a:prstGeom>
                          </wps:spPr>
                          <wps:txbx>
                            <w:txbxContent>
                              <w:p w14:paraId="32876CEC" w14:textId="77777777" w:rsidR="00D33F32" w:rsidRDefault="00D33F32" w:rsidP="00D33F32">
                                <w:pPr>
                                  <w:jc w:val="center"/>
                                  <w:rPr>
                                    <w:rFonts w:ascii="Adobe Arabic" w:hAnsi="Adobe Arabic" w:cs="Adobe Arabic"/>
                                    <w:b/>
                                    <w:bCs/>
                                    <w:color w:val="168489"/>
                                    <w:kern w:val="24"/>
                                    <w:sz w:val="36"/>
                                    <w:szCs w:val="36"/>
                                    <w:lang w:bidi="ar-EG"/>
                                  </w:rPr>
                                </w:pPr>
                                <w:r>
                                  <w:rPr>
                                    <w:rFonts w:ascii="Adobe Arabic" w:hAnsi="Adobe Arabic" w:cs="Adobe Arabic"/>
                                    <w:b/>
                                    <w:bCs/>
                                    <w:color w:val="168489"/>
                                    <w:kern w:val="24"/>
                                    <w:sz w:val="36"/>
                                    <w:szCs w:val="36"/>
                                    <w:rtl/>
                                    <w:lang w:bidi="ar-EG"/>
                                  </w:rPr>
                                  <w:t>مؤشرات النجاح وآليّات المتابعة</w:t>
                                </w:r>
                              </w:p>
                            </w:txbxContent>
                          </wps:txbx>
                          <wps:bodyPr wrap="square" lIns="0" tIns="0" rIns="0" bIns="0" rtlCol="0" anchor="t">
                            <a:spAutoFit/>
                          </wps:bodyPr>
                        </wps:wsp>
                      </wpg:grpSp>
                      <wps:wsp>
                        <wps:cNvPr id="4115" name="Freeform 77"/>
                        <wps:cNvSpPr/>
                        <wps:spPr>
                          <a:xfrm>
                            <a:off x="1617795" y="402752"/>
                            <a:ext cx="444927" cy="444183"/>
                          </a:xfrm>
                          <a:custGeom>
                            <a:avLst/>
                            <a:gdLst/>
                            <a:ahLst/>
                            <a:cxnLst/>
                            <a:rect l="l" t="t" r="r" b="b"/>
                            <a:pathLst>
                              <a:path w="1495137" h="1392346">
                                <a:moveTo>
                                  <a:pt x="0" y="0"/>
                                </a:moveTo>
                                <a:lnTo>
                                  <a:pt x="1495137" y="0"/>
                                </a:lnTo>
                                <a:lnTo>
                                  <a:pt x="1495137" y="1392346"/>
                                </a:lnTo>
                                <a:lnTo>
                                  <a:pt x="0" y="1392346"/>
                                </a:lnTo>
                                <a:lnTo>
                                  <a:pt x="0" y="0"/>
                                </a:lnTo>
                                <a:close/>
                              </a:path>
                            </a:pathLst>
                          </a:custGeom>
                          <a:blipFill>
                            <a:blip r:embed="rId158" cstate="email">
                              <a:extLst>
                                <a:ext uri="{28A0092B-C50C-407E-A947-70E740481C1C}">
                                  <a14:useLocalDpi xmlns:a14="http://schemas.microsoft.com/office/drawing/2010/main"/>
                                </a:ext>
                                <a:ext uri="{96DAC541-7B7A-43D3-8B79-37D633B846F1}">
                                  <asvg:svgBlip xmlns:asvg="http://schemas.microsoft.com/office/drawing/2016/SVG/main" r:embed="rId159"/>
                                </a:ext>
                              </a:extLst>
                            </a:blip>
                            <a:stretch>
                              <a:fillRect/>
                            </a:stretch>
                          </a:blipFill>
                          <a:ln cap="sq">
                            <a:noFill/>
                            <a:prstDash val="solid"/>
                            <a:miter/>
                          </a:ln>
                        </wps:spPr>
                        <wps:bodyPr/>
                      </wps:wsp>
                      <pic:pic xmlns:pic="http://schemas.openxmlformats.org/drawingml/2006/picture">
                        <pic:nvPicPr>
                          <pic:cNvPr id="4116" name="Graphic 21" descr="Group brainstorm with solid fill"/>
                          <pic:cNvPicPr>
                            <a:picLocks noChangeAspect="1"/>
                          </pic:cNvPicPr>
                        </pic:nvPicPr>
                        <pic:blipFill>
                          <a:blip r:embed="rId160">
                            <a:extLst>
                              <a:ext uri="{28A0092B-C50C-407E-A947-70E740481C1C}">
                                <a14:useLocalDpi xmlns:a14="http://schemas.microsoft.com/office/drawing/2010/main" val="0"/>
                              </a:ext>
                              <a:ext uri="{96DAC541-7B7A-43D3-8B79-37D633B846F1}">
                                <asvg:svgBlip xmlns:asvg="http://schemas.microsoft.com/office/drawing/2016/SVG/main" r:embed="rId161"/>
                              </a:ext>
                            </a:extLst>
                          </a:blip>
                          <a:stretch>
                            <a:fillRect/>
                          </a:stretch>
                        </pic:blipFill>
                        <pic:spPr>
                          <a:xfrm>
                            <a:off x="5077543" y="325195"/>
                            <a:ext cx="549958" cy="549958"/>
                          </a:xfrm>
                          <a:prstGeom prst="rect">
                            <a:avLst/>
                          </a:prstGeom>
                        </pic:spPr>
                      </pic:pic>
                      <pic:pic xmlns:pic="http://schemas.openxmlformats.org/drawingml/2006/picture">
                        <pic:nvPicPr>
                          <pic:cNvPr id="4117" name="Graphic 42" descr="Bar graph with upward trend with solid fill"/>
                          <pic:cNvPicPr>
                            <a:picLocks noChangeAspect="1"/>
                          </pic:cNvPicPr>
                        </pic:nvPicPr>
                        <pic:blipFill>
                          <a:blip r:embed="rId162">
                            <a:extLst>
                              <a:ext uri="{96DAC541-7B7A-43D3-8B79-37D633B846F1}">
                                <asvg:svgBlip xmlns:asvg="http://schemas.microsoft.com/office/drawing/2016/SVG/main" r:embed="rId163"/>
                              </a:ext>
                            </a:extLst>
                          </a:blip>
                          <a:stretch>
                            <a:fillRect/>
                          </a:stretch>
                        </pic:blipFill>
                        <pic:spPr>
                          <a:xfrm>
                            <a:off x="411773" y="383296"/>
                            <a:ext cx="514686" cy="514686"/>
                          </a:xfrm>
                          <a:prstGeom prst="rect">
                            <a:avLst/>
                          </a:prstGeom>
                        </pic:spPr>
                      </pic:pic>
                      <pic:pic xmlns:pic="http://schemas.openxmlformats.org/drawingml/2006/picture">
                        <pic:nvPicPr>
                          <pic:cNvPr id="4118" name="Graphic 2" descr="Bullseye with solid fill"/>
                          <pic:cNvPicPr>
                            <a:picLocks noChangeAspect="1"/>
                          </pic:cNvPicPr>
                        </pic:nvPicPr>
                        <pic:blipFill>
                          <a:blip r:embed="rId164">
                            <a:extLst>
                              <a:ext uri="{28A0092B-C50C-407E-A947-70E740481C1C}">
                                <a14:useLocalDpi xmlns:a14="http://schemas.microsoft.com/office/drawing/2010/main" val="0"/>
                              </a:ext>
                              <a:ext uri="{96DAC541-7B7A-43D3-8B79-37D633B846F1}">
                                <asvg:svgBlip xmlns:asvg="http://schemas.microsoft.com/office/drawing/2016/SVG/main" r:embed="rId165"/>
                              </a:ext>
                            </a:extLst>
                          </a:blip>
                          <a:stretch>
                            <a:fillRect/>
                          </a:stretch>
                        </pic:blipFill>
                        <pic:spPr>
                          <a:xfrm>
                            <a:off x="3903227" y="344429"/>
                            <a:ext cx="564113" cy="564113"/>
                          </a:xfrm>
                          <a:prstGeom prst="rect">
                            <a:avLst/>
                          </a:prstGeom>
                        </pic:spPr>
                      </pic:pic>
                      <pic:pic xmlns:pic="http://schemas.openxmlformats.org/drawingml/2006/picture">
                        <pic:nvPicPr>
                          <pic:cNvPr id="4119" name="رسم 20" descr="مخطط شريط"/>
                          <pic:cNvPicPr>
                            <a:picLocks noChangeAspect="1"/>
                          </pic:cNvPicPr>
                        </pic:nvPicPr>
                        <pic:blipFill>
                          <a:blip r:embed="rId166">
                            <a:extLst>
                              <a:ext uri="{28A0092B-C50C-407E-A947-70E740481C1C}">
                                <a14:useLocalDpi xmlns:a14="http://schemas.microsoft.com/office/drawing/2010/main" val="0"/>
                              </a:ext>
                              <a:ext uri="{96DAC541-7B7A-43D3-8B79-37D633B846F1}">
                                <asvg:svgBlip xmlns:asvg="http://schemas.microsoft.com/office/drawing/2016/SVG/main" r:embed="rId167"/>
                              </a:ext>
                            </a:extLst>
                          </a:blip>
                          <a:stretch>
                            <a:fillRect/>
                          </a:stretch>
                        </pic:blipFill>
                        <pic:spPr>
                          <a:xfrm>
                            <a:off x="2773287" y="370611"/>
                            <a:ext cx="514686" cy="514686"/>
                          </a:xfrm>
                          <a:prstGeom prst="rect">
                            <a:avLst/>
                          </a:prstGeom>
                        </pic:spPr>
                      </pic:pic>
                    </wpg:wgp>
                  </a:graphicData>
                </a:graphic>
              </wp:inline>
            </w:drawing>
          </mc:Choice>
          <mc:Fallback>
            <w:pict>
              <v:group w14:anchorId="2605EF74" id="Group 4519" o:spid="_x0000_s1482" style="width:466.95pt;height:176.95pt;mso-position-horizontal-relative:char;mso-position-vertical-relative:line" coordsize="59300,2247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">
                <v:group id="Group 1717196207" o:spid="_x0000_s1483" style="position:absolute;width:59300;height:22474" coordsize="59300,22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">
                  <v:shape id="Freeform 4" o:spid="_x0000_s1484" style="position:absolute;left:16946;top:132;width:3014;height:4172;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" path="m159839,l427420,v42392,,83048,16840,113024,46816c570419,76792,587259,117447,587259,159839r,493122c587259,741237,515697,812800,427420,812800r-267581,c117447,812800,76792,795960,46816,765984,16840,736008,,695353,,652961l,159839c,117447,16840,76792,46816,46816,76792,16840,117447,,159839,xe" fillcolor="#2e74b5 [2408]" stroked="f">
                    <v:stroke joinstyle="miter" endcap="square"/>
                    <v:path arrowok="t"/>
                  </v:shape>
                  <v:shape id="TextBox 5" o:spid="_x0000_s1485" type="#_x0000_t202" style="position:absolute;left:16946;top:132;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" filled="f" stroked="f">
                    <v:textbox inset=".59131mm,.59131mm,.59131mm,.59131mm"/>
                  </v:shape>
                  <v:line id="AutoShape 6" o:spid="_x0000_s1486" style="position:absolute;visibility:visible;mso-wrap-style:square" from="18453,9353" to="18453,11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" strokecolor="#2e74b5 [2408]" strokeweight="2.25pt">
                    <v:stroke dashstyle="1 1" startarrowwidth="narrow" startarrowlength="short" endarrow="oval" endcap="round"/>
                  </v:line>
                  <v:shape id="Freeform 9" o:spid="_x0000_s1487" style="position:absolute;left:15100;top:2945;width:6546;height:6546;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" path="m406400,c181951,,,181951,,406400,,630849,181951,812800,406400,812800v224449,,406400,-181951,406400,-406400c812800,181951,630849,,406400,r,xe" strokecolor="#2e74b5 [2408]" strokeweight="1.5pt">
                    <v:stroke joinstyle="miter" endcap="square"/>
                    <v:path arrowok="t"/>
                  </v:shape>
                  <v:shape id="TextBox 10" o:spid="_x0000_s1488" type="#_x0000_t202" style="position:absolute;left:15713;top:3251;width:5320;height:56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" filled="f" stroked="f">
                    <v:textbox inset=".59131mm,.59131mm,.59131mm,.59131mm"/>
                  </v:shape>
                  <v:shape id="Freeform 12" o:spid="_x0000_s1489" style="position:absolute;left:28661;top:68;width:3014;height:4171;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" path="m159839,l427420,v42392,,83048,16840,113024,46816c570419,76792,587259,117447,587259,159839r,493122c587259,741237,515697,812800,427420,812800r-267581,c117447,812800,76792,795960,46816,765984,16840,736008,,695353,,652961l,159839c,117447,16840,76792,46816,46816,76792,16840,117447,,159839,xe" fillcolor="#ffd366" stroked="f">
                    <v:stroke joinstyle="miter" endcap="square"/>
                    <v:path arrowok="t"/>
                  </v:shape>
                  <v:shape id="TextBox 13" o:spid="_x0000_s1490" type="#_x0000_t202" style="position:absolute;left:28661;top:68;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" filled="f" stroked="f">
                    <v:textbox inset=".59131mm,.59131mm,.59131mm,.59131mm"/>
                  </v:shape>
                  <v:line id="AutoShape 14" o:spid="_x0000_s1491" style="position:absolute;visibility:visible;mso-wrap-style:square" from="30168,9289" to="30168,11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" strokecolor="#ffd366" strokeweight="2.25pt">
                    <v:stroke dashstyle="1 1" startarrowwidth="narrow" startarrowlength="short" endarrow="oval" endcap="round"/>
                  </v:line>
                  <v:shape id="Freeform 17" o:spid="_x0000_s1492" style="position:absolute;left:26814;top:2880;width:6547;height:6547;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" path="m406400,c181951,,,181951,,406400,,630849,181951,812800,406400,812800v224449,,406400,-181951,406400,-406400c812800,181951,630849,,406400,r,xe" strokecolor="#ffd366" strokeweight="1.5pt">
                    <v:stroke joinstyle="miter" endcap="square"/>
                    <v:path arrowok="t"/>
                  </v:shape>
                  <v:shape id="TextBox 18" o:spid="_x0000_s1493" type="#_x0000_t202" style="position:absolute;left:27428;top:3187;width:5319;height: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" filled="f" stroked="f">
                    <v:textbox inset=".59131mm,.59131mm,.59131mm,.59131mm"/>
                  </v:shape>
                  <v:shape id="Freeform 20" o:spid="_x0000_s1494" style="position:absolute;left:40375;top:4;width:3014;height:4171;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" path="m159839,l427420,v42392,,83048,16840,113024,46816c570419,76792,587259,117447,587259,159839r,493122c587259,741237,515697,812800,427420,812800r-267581,c117447,812800,76792,795960,46816,765984,16840,736008,,695353,,652961l,159839c,117447,16840,76792,46816,46816,76792,16840,117447,,159839,xe" fillcolor="#7f7f7f [1612]" stroked="f">
                    <v:stroke joinstyle="miter" endcap="square"/>
                    <v:path arrowok="t"/>
                  </v:shape>
                  <v:shape id="TextBox 21" o:spid="_x0000_s1495" type="#_x0000_t202" style="position:absolute;left:40375;top:4;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" filled="f" stroked="f">
                    <v:textbox inset=".59131mm,.59131mm,.59131mm,.59131mm"/>
                  </v:shape>
                  <v:line id="AutoShape 22" o:spid="_x0000_s1496" style="position:absolute;visibility:visible;mso-wrap-style:square" from="41882,9224" to="41882,11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" strokecolor="#7f7f7f [1612]" strokeweight="2.25pt">
                    <v:stroke dashstyle="1 1" startarrowwidth="narrow" startarrowlength="short" endarrow="oval" endcap="round"/>
                  </v:line>
                  <v:shape id="Freeform 25" o:spid="_x0000_s1497" style="position:absolute;left:38529;top:2816;width:6546;height:6547;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" path="m406400,c181951,,,181951,,406400,,630849,181951,812800,406400,812800v224449,,406400,-181951,406400,-406400c812800,181951,630849,,406400,r,xe" strokecolor="#7f7f7f [1612]" strokeweight="1.5pt">
                    <v:stroke joinstyle="miter" endcap="square"/>
                    <v:path arrowok="t"/>
                  </v:shape>
                  <v:shape id="TextBox 26" o:spid="_x0000_s1498" type="#_x0000_t202" style="position:absolute;left:39142;top:3123;width:5319;height: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" filled="f" stroked="f">
                    <v:textbox inset=".59131mm,.59131mm,.59131mm,.59131mm"/>
                  </v:shape>
                  <v:shape id="Freeform 28" o:spid="_x0000_s1499" style="position:absolute;left:52098;top:4;width:3014;height:4171;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" path="m159839,l427420,v42392,,83048,16840,113024,46816c570419,76792,587259,117447,587259,159839r,493122c587259,741237,515697,812800,427420,812800r-267581,c117447,812800,76792,795960,46816,765984,16840,736008,,695353,,652961l,159839c,117447,16840,76792,46816,46816,76792,16840,117447,,159839,xe" fillcolor="#168489" stroked="f">
                    <v:stroke joinstyle="miter" endcap="square"/>
                    <v:path arrowok="t"/>
                  </v:shape>
                  <v:shape id="TextBox 29" o:spid="_x0000_s1500" type="#_x0000_t202" style="position:absolute;left:52098;top:4;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" filled="f" stroked="f">
                    <v:textbox inset=".59131mm,.59131mm,.59131mm,.59131mm"/>
                  </v:shape>
                  <v:line id="AutoShape 30" o:spid="_x0000_s1501" style="position:absolute;visibility:visible;mso-wrap-style:square" from="53605,9224" to="53605,11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" strokecolor="#168489" strokeweight="2.25pt">
                    <v:stroke dashstyle="1 1" startarrowwidth="narrow" startarrowlength="short" endarrow="oval" endcap="round"/>
                  </v:line>
                  <v:shape id="Freeform 33" o:spid="_x0000_s1502" style="position:absolute;left:50251;top:2816;width:6547;height:6547;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" path="m406400,c181951,,,181951,,406400,,630849,181951,812800,406400,812800v224449,,406400,-181951,406400,-406400c812800,181951,630849,,406400,r,xe" strokecolor="#168489" strokeweight="1.5pt">
                    <v:stroke joinstyle="miter" endcap="square"/>
                    <v:path arrowok="t"/>
                  </v:shape>
                  <v:shape id="TextBox 34" o:spid="_x0000_s1503" type="#_x0000_t202" style="position:absolute;left:50865;top:3123;width:5319;height: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" filled="f" stroked="f">
                    <v:textbox inset=".59131mm,.59131mm,.59131mm,.59131mm"/>
                  </v:shape>
                  <v:shape id="Freeform 36" o:spid="_x0000_s1504" style="position:absolute;left:5232;top:68;width:3014;height:4171;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" path="m159839,l427420,v42392,,83048,16840,113024,46816c570419,76792,587259,117447,587259,159839r,493122c587259,741237,515697,812800,427420,812800r-267581,c117447,812800,76792,795960,46816,765984,16840,736008,,695353,,652961l,159839c,117447,16840,76792,46816,46816,76792,16840,117447,,159839,xe" fillcolor="#168489" stroked="f">
                    <v:stroke joinstyle="miter" endcap="square"/>
                    <v:path arrowok="t"/>
                  </v:shape>
                  <v:shape id="TextBox 37" o:spid="_x0000_s1505" type="#_x0000_t202" style="position:absolute;left:5232;top:68;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" filled="f" stroked="f">
                    <v:textbox inset=".59131mm,.59131mm,.59131mm,.59131mm"/>
                  </v:shape>
                  <v:line id="AutoShape 38" o:spid="_x0000_s1506" style="position:absolute;visibility:visible;mso-wrap-style:square" from="6739,9289" to="6739,11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" strokecolor="#168489" strokeweight="2.25pt">
                    <v:stroke dashstyle="1 1" startarrowwidth="narrow" startarrowlength="short" endarrow="oval" endcap="round"/>
                  </v:line>
                  <v:shape id="Freeform 41" o:spid="_x0000_s1507" style="position:absolute;left:3385;top:2880;width:6547;height:6547;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" path="m406400,c181951,,,181951,,406400,,630849,181951,812800,406400,812800v224449,,406400,-181951,406400,-406400c812800,181951,630849,,406400,r,xe" strokecolor="#168489" strokeweight="1.5pt">
                    <v:stroke joinstyle="miter" endcap="square"/>
                    <v:path arrowok="t"/>
                  </v:shape>
                  <v:shape id="TextBox 42" o:spid="_x0000_s1508" type="#_x0000_t202" style="position:absolute;left:3999;top:3187;width:5319;height: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" filled="f" stroked="f">
                    <v:textbox inset=".59131mm,.59131mm,.59131mm,.59131mm"/>
                  </v:shape>
                  <v:shape id="TextBox 48" o:spid="_x0000_s1509" type="#_x0000_t202" style="position:absolute;left:17044;top:115;width:251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" filled="f" stroked="f">
                    <v:textbox style="mso-fit-shape-to-text:t" inset="0,0,0,0">
                      <w:txbxContent>
                        <w:p w14:paraId="32B61B80" w14:textId="77777777" w:rsid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04</w:t>
                          </w:r>
                        </w:p>
                      </w:txbxContent>
                    </v:textbox>
                  </v:shape>
                  <v:shape id="TextBox 49" o:spid="_x0000_s1510" type="#_x0000_t202" style="position:absolute;left:28912;top:128;width:2515;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" filled="f" stroked="f">
                    <v:textbox style="mso-fit-shape-to-text:t" inset="0,0,0,0">
                      <w:txbxContent>
                        <w:p w14:paraId="1D2D896C" w14:textId="77777777" w:rsid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03</w:t>
                          </w:r>
                        </w:p>
                      </w:txbxContent>
                    </v:textbox>
                  </v:shape>
                  <v:shape id="TextBox 50" o:spid="_x0000_s1511" type="#_x0000_t202" style="position:absolute;left:24498;top:13893;width:10757;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" filled="f" stroked="f">
                    <v:textbox style="mso-fit-shape-to-text:t" inset="0,0,0,0">
                      <w:txbxContent>
                        <w:p w14:paraId="7B710A49" w14:textId="77777777" w:rsidR="00D33F32" w:rsidRDefault="00D33F32" w:rsidP="00D33F32">
                          <w:pPr>
                            <w:jc w:val="center"/>
                            <w:rPr>
                              <w:rFonts w:ascii="Adobe Arabic" w:hAnsi="Adobe Arabic" w:cs="Adobe Arabic"/>
                              <w:b/>
                              <w:bCs/>
                              <w:color w:val="FFD366"/>
                              <w:kern w:val="24"/>
                              <w:sz w:val="36"/>
                              <w:szCs w:val="36"/>
                              <w:lang w:bidi="ar-EG"/>
                            </w:rPr>
                          </w:pPr>
                          <w:r>
                            <w:rPr>
                              <w:rFonts w:ascii="Adobe Arabic" w:hAnsi="Adobe Arabic" w:cs="Adobe Arabic"/>
                              <w:b/>
                              <w:bCs/>
                              <w:color w:val="FFD366"/>
                              <w:kern w:val="24"/>
                              <w:sz w:val="36"/>
                              <w:szCs w:val="36"/>
                              <w:rtl/>
                              <w:lang w:bidi="ar-EG"/>
                            </w:rPr>
                            <w:t>تحليل الفجوات المهنية</w:t>
                          </w:r>
                        </w:p>
                      </w:txbxContent>
                    </v:textbox>
                  </v:shape>
                  <v:shape id="TextBox 51" o:spid="_x0000_s1512" type="#_x0000_t202" style="position:absolute;left:40623;top:64;width:250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" filled="f" stroked="f">
                    <v:textbox style="mso-fit-shape-to-text:t" inset="0,0,0,0">
                      <w:txbxContent>
                        <w:p w14:paraId="57DF8678" w14:textId="77777777" w:rsidR="00D33F32" w:rsidRP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sidRPr="00D33F32">
                            <w:rPr>
                              <w:rFonts w:ascii="SST Arabic Medium" w:eastAsia="SST Arabic Bold" w:hAnsi="SST Arabic Medium" w:cs="SST Arabic Medium"/>
                              <w:b/>
                              <w:bCs/>
                              <w:color w:val="F8F8F8"/>
                              <w:kern w:val="24"/>
                              <w:szCs w:val="28"/>
                              <w:rtl/>
                            </w:rPr>
                            <w:t>02</w:t>
                          </w:r>
                        </w:p>
                      </w:txbxContent>
                    </v:textbox>
                  </v:shape>
                  <v:shape id="TextBox 52" o:spid="_x0000_s1513" type="#_x0000_t202" style="position:absolute;left:52349;width:2508;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" filled="f" stroked="f">
                    <v:textbox style="mso-fit-shape-to-text:t" inset="0,0,0,0">
                      <w:txbxContent>
                        <w:p w14:paraId="082921D1" w14:textId="77777777" w:rsid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01</w:t>
                          </w:r>
                        </w:p>
                      </w:txbxContent>
                    </v:textbox>
                  </v:shape>
                  <v:shape id="TextBox 53" o:spid="_x0000_s1514" type="#_x0000_t202" style="position:absolute;left:48289;top:13893;width:11011;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" filled="f" stroked="f">
                    <v:textbox style="mso-fit-shape-to-text:t" inset="0,0,0,0">
                      <w:txbxContent>
                        <w:p w14:paraId="6993C32A" w14:textId="77777777" w:rsidR="00D33F32" w:rsidRDefault="00D33F32" w:rsidP="00D33F32">
                          <w:pPr>
                            <w:jc w:val="center"/>
                            <w:rPr>
                              <w:rFonts w:ascii="Adobe Arabic" w:hAnsi="Adobe Arabic" w:cs="Adobe Arabic"/>
                              <w:b/>
                              <w:bCs/>
                              <w:color w:val="168489"/>
                              <w:kern w:val="24"/>
                              <w:sz w:val="36"/>
                              <w:szCs w:val="36"/>
                              <w:lang w:bidi="ar-EG"/>
                            </w:rPr>
                          </w:pPr>
                          <w:r>
                            <w:rPr>
                              <w:rFonts w:ascii="Adobe Arabic" w:hAnsi="Adobe Arabic" w:cs="Adobe Arabic"/>
                              <w:b/>
                              <w:bCs/>
                              <w:color w:val="168489"/>
                              <w:kern w:val="24"/>
                              <w:sz w:val="36"/>
                              <w:szCs w:val="36"/>
                              <w:rtl/>
                              <w:lang w:bidi="ar-EG"/>
                            </w:rPr>
                            <w:t>الرؤية والرسالة المهنية</w:t>
                          </w:r>
                        </w:p>
                      </w:txbxContent>
                    </v:textbox>
                  </v:shape>
                  <v:shape id="TextBox 54" o:spid="_x0000_s1515" type="#_x0000_t202" style="position:absolute;left:5232;width:2508;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" filled="f" stroked="f">
                    <v:textbox style="mso-fit-shape-to-text:t" inset="0,0,0,0">
                      <w:txbxContent>
                        <w:p w14:paraId="4227B520" w14:textId="77777777" w:rsidR="00D33F32" w:rsidRDefault="00D33F32" w:rsidP="00D33F32">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05</w:t>
                          </w:r>
                        </w:p>
                      </w:txbxContent>
                    </v:textbox>
                  </v:shape>
                  <v:shape id="TextBox 55" o:spid="_x0000_s1516" type="#_x0000_t202" style="position:absolute;left:36518;top:13889;width:10954;height:8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" filled="f" stroked="f">
                    <v:textbox style="mso-fit-shape-to-text:t" inset="0,0,0,0">
                      <w:txbxContent>
                        <w:p w14:paraId="59D12C0D" w14:textId="77777777" w:rsidR="00D33F32" w:rsidRDefault="00D33F32" w:rsidP="00D33F32">
                          <w:pPr>
                            <w:jc w:val="center"/>
                            <w:rPr>
                              <w:rFonts w:ascii="Adobe Arabic" w:hAnsi="Adobe Arabic" w:cs="Adobe Arabic"/>
                              <w:b/>
                              <w:bCs/>
                              <w:color w:val="808080" w:themeColor="background1" w:themeShade="80"/>
                              <w:kern w:val="24"/>
                              <w:sz w:val="36"/>
                              <w:szCs w:val="36"/>
                              <w:lang w:bidi="ar-EG"/>
                            </w:rPr>
                          </w:pPr>
                          <w:r>
                            <w:rPr>
                              <w:rFonts w:ascii="Adobe Arabic" w:hAnsi="Adobe Arabic" w:cs="Adobe Arabic"/>
                              <w:b/>
                              <w:bCs/>
                              <w:color w:val="808080" w:themeColor="background1" w:themeShade="80"/>
                              <w:kern w:val="24"/>
                              <w:sz w:val="36"/>
                              <w:szCs w:val="36"/>
                              <w:rtl/>
                              <w:lang w:bidi="ar-EG"/>
                            </w:rPr>
                            <w:t>الأهداف المهنية بمستوياتها المختلفة</w:t>
                          </w:r>
                        </w:p>
                      </w:txbxContent>
                    </v:textbox>
                  </v:shape>
                  <v:shape id="TextBox 56" o:spid="_x0000_s1517" type="#_x0000_t202" style="position:absolute;left:12004;top:13893;width:11411;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" filled="f" stroked="f">
                    <v:textbox style="mso-fit-shape-to-text:t" inset="0,0,0,0">
                      <w:txbxContent>
                        <w:p w14:paraId="69C11FA0" w14:textId="77777777" w:rsidR="00D33F32" w:rsidRDefault="00D33F32" w:rsidP="00D33F32">
                          <w:pPr>
                            <w:bidi w:val="0"/>
                            <w:jc w:val="center"/>
                            <w:rPr>
                              <w:rFonts w:ascii="Adobe Arabic" w:hAnsi="Adobe Arabic" w:cs="Adobe Arabic"/>
                              <w:b/>
                              <w:bCs/>
                              <w:color w:val="2E74B5" w:themeColor="accent5" w:themeShade="BF"/>
                              <w:kern w:val="24"/>
                              <w:sz w:val="36"/>
                              <w:szCs w:val="36"/>
                              <w:lang w:bidi="ar-EG"/>
                            </w:rPr>
                          </w:pPr>
                          <w:r>
                            <w:rPr>
                              <w:rFonts w:ascii="Adobe Arabic" w:hAnsi="Adobe Arabic" w:cs="Adobe Arabic"/>
                              <w:b/>
                              <w:bCs/>
                              <w:color w:val="2E74B5" w:themeColor="accent5" w:themeShade="BF"/>
                              <w:kern w:val="24"/>
                              <w:sz w:val="36"/>
                              <w:szCs w:val="36"/>
                              <w:rtl/>
                              <w:lang w:bidi="ar-EG"/>
                            </w:rPr>
                            <w:t>مسارات العمل والإجراءات</w:t>
                          </w:r>
                        </w:p>
                      </w:txbxContent>
                    </v:textbox>
                  </v:shape>
                  <v:shape id="TextBox 57" o:spid="_x0000_s1518" type="#_x0000_t202" style="position:absolute;top:13893;width:12109;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" filled="f" stroked="f">
                    <v:textbox style="mso-fit-shape-to-text:t" inset="0,0,0,0">
                      <w:txbxContent>
                        <w:p w14:paraId="32876CEC" w14:textId="77777777" w:rsidR="00D33F32" w:rsidRDefault="00D33F32" w:rsidP="00D33F32">
                          <w:pPr>
                            <w:jc w:val="center"/>
                            <w:rPr>
                              <w:rFonts w:ascii="Adobe Arabic" w:hAnsi="Adobe Arabic" w:cs="Adobe Arabic"/>
                              <w:b/>
                              <w:bCs/>
                              <w:color w:val="168489"/>
                              <w:kern w:val="24"/>
                              <w:sz w:val="36"/>
                              <w:szCs w:val="36"/>
                              <w:lang w:bidi="ar-EG"/>
                            </w:rPr>
                          </w:pPr>
                          <w:r>
                            <w:rPr>
                              <w:rFonts w:ascii="Adobe Arabic" w:hAnsi="Adobe Arabic" w:cs="Adobe Arabic"/>
                              <w:b/>
                              <w:bCs/>
                              <w:color w:val="168489"/>
                              <w:kern w:val="24"/>
                              <w:sz w:val="36"/>
                              <w:szCs w:val="36"/>
                              <w:rtl/>
                              <w:lang w:bidi="ar-EG"/>
                            </w:rPr>
                            <w:t>مؤشرات النجاح وآليّات المتابعة</w:t>
                          </w:r>
                        </w:p>
                      </w:txbxContent>
                    </v:textbox>
                  </v:shape>
                </v:group>
                <v:shape id="Freeform 77" o:spid="_x0000_s1519" style="position:absolute;left:16177;top:4027;width:4450;height:4442;visibility:visible;mso-wrap-style:square;v-text-anchor:top" coordsize="1495137,139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" path="m,l1495137,r,1392346l,1392346,,xe" stroked="f">
                  <v:fill r:id="rId168" o:title="" recolor="t" rotate="t" type="frame"/>
                  <v:stroke joinstyle="miter" endcap="square"/>
                  <v:path arrowok="t"/>
                </v:shape>
                <v:shape id="Graphic 21" o:spid="_x0000_s1520" type="#_x0000_t75" alt="Group brainstorm with solid fill" style="position:absolute;left:50775;top:3251;width:5500;height:5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">
                  <v:imagedata r:id="rId169" o:title="Group brainstorm with solid fill"/>
                </v:shape>
                <v:shape id="Graphic 42" o:spid="_x0000_s1521" type="#_x0000_t75" alt="Bar graph with upward trend with solid fill" style="position:absolute;left:4117;top:3832;width:5147;height:5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">
                  <v:imagedata r:id="rId170" o:title="Bar graph with upward trend with solid fill"/>
                </v:shape>
                <v:shape id="Graphic 2" o:spid="_x0000_s1522" type="#_x0000_t75" alt="Bullseye with solid fill" style="position:absolute;left:39032;top:3444;width:5641;height:5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">
                  <v:imagedata r:id="rId171" o:title="Bullseye with solid fill"/>
                </v:shape>
                <v:shape id="رسم 20" o:spid="_x0000_s1523" type="#_x0000_t75" alt="مخطط شريط" style="position:absolute;left:27732;top:3706;width:5147;height:5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">
                  <v:imagedata r:id="rId172" o:title="مخطط شريط"/>
                </v:shape>
                <w10:anchorlock/>
              </v:group>
            </w:pict>
          </mc:Fallback>
        </mc:AlternateContent>
      </w:r>
    </w:p>
    <w:p w14:paraId="489A83D0" w14:textId="537591E0"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606A16CA" wp14:editId="4A447959">
                <wp:extent cx="5731510" cy="891540"/>
                <wp:effectExtent l="0" t="0" r="2540" b="22860"/>
                <wp:docPr id="160869303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3036" name="مجموعة 47"/>
                        <wpg:cNvGrpSpPr/>
                        <wpg:grpSpPr>
                          <a:xfrm>
                            <a:off x="0" y="0"/>
                            <a:ext cx="5731510" cy="895351"/>
                            <a:chOff x="0" y="0"/>
                            <a:chExt cx="5878196" cy="918845"/>
                          </a:xfrm>
                        </wpg:grpSpPr>
                        <wpg:grpSp>
                          <wpg:cNvPr id="1608693037" name="مجموعة 48"/>
                          <wpg:cNvGrpSpPr/>
                          <wpg:grpSpPr>
                            <a:xfrm>
                              <a:off x="0" y="0"/>
                              <a:ext cx="5878196" cy="918845"/>
                              <a:chOff x="0" y="0"/>
                              <a:chExt cx="6240348" cy="919070"/>
                            </a:xfrm>
                          </wpg:grpSpPr>
                          <wpg:grpSp>
                            <wpg:cNvPr id="1608693038" name="مجموعة 49"/>
                            <wpg:cNvGrpSpPr/>
                            <wpg:grpSpPr>
                              <a:xfrm>
                                <a:off x="0" y="169208"/>
                                <a:ext cx="5433072" cy="580613"/>
                                <a:chOff x="0" y="169208"/>
                                <a:chExt cx="5433072" cy="580613"/>
                              </a:xfrm>
                            </wpg:grpSpPr>
                            <wps:wsp>
                              <wps:cNvPr id="16086930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42" name="مربع نص 41"/>
                          <wps:cNvSpPr txBox="1"/>
                          <wps:spPr>
                            <a:xfrm>
                              <a:off x="204466" y="256739"/>
                              <a:ext cx="4615440" cy="389397"/>
                            </a:xfrm>
                            <a:prstGeom prst="rect">
                              <a:avLst/>
                            </a:prstGeom>
                            <a:noFill/>
                          </wps:spPr>
                          <wps:txbx>
                            <w:txbxContent>
                              <w:p w14:paraId="6ABF99A0" w14:textId="311BD996"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الرؤية والرسالة المهنية</w:t>
                                </w:r>
                              </w:p>
                            </w:txbxContent>
                          </wps:txbx>
                          <wps:bodyPr wrap="square" rtlCol="1">
                            <a:spAutoFit/>
                          </wps:bodyPr>
                        </wps:wsp>
                      </wpg:grpSp>
                      <pic:pic xmlns:pic="http://schemas.openxmlformats.org/drawingml/2006/picture">
                        <pic:nvPicPr>
                          <pic:cNvPr id="1608693043"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06A16CA" id="_x0000_s152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&#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">
                <v:group id="مجموعة 47" o:spid="_x0000_s15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">
                  <v:group id="مجموعة 48" o:spid="_x0000_s15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">
                    <v:group id="مجموعة 49" o:spid="_x0000_s15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">
                      <v:shape id="شكل حر 50" o:spid="_x0000_s15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" fillcolor="#a5a5a5 [2092]" stroked="f" strokeweight="1pt">
                        <v:stroke joinstyle="miter"/>
                      </v:roundrect>
                    </v:group>
                    <v:oval id="شكل بيضاوي 52" o:spid="_x0000_s15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" filled="f" strokecolor="#168489" strokeweight="1pt">
                      <v:stroke joinstyle="miter"/>
                    </v:oval>
                  </v:group>
                  <v:shape id="مربع نص 41" o:spid="_x0000_s153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" filled="f" stroked="f">
                    <v:textbox style="mso-fit-shape-to-text:t">
                      <w:txbxContent>
                        <w:p w14:paraId="6ABF99A0" w14:textId="311BD996"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الرؤية والرسالة المهنية</w:t>
                          </w:r>
                        </w:p>
                      </w:txbxContent>
                    </v:textbox>
                  </v:shape>
                </v:group>
                <v:shape id="صورة 54" o:spid="_x0000_s15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">
                  <v:imagedata r:id="rId104" o:title=""/>
                </v:shape>
                <w10:anchorlock/>
              </v:group>
            </w:pict>
          </mc:Fallback>
        </mc:AlternateContent>
      </w:r>
    </w:p>
    <w:p w14:paraId="10047153" w14:textId="77777777" w:rsidR="00D0278B" w:rsidRPr="00F464DE" w:rsidRDefault="00D0278B" w:rsidP="00D0278B">
      <w:pPr>
        <w:rPr>
          <w:rtl/>
        </w:rPr>
      </w:pPr>
      <w:r w:rsidRPr="00F464DE">
        <w:rPr>
          <w:rtl/>
        </w:rPr>
        <w:t>- الرؤية: وصف واضح للوضع المستقبلي المنشود.</w:t>
      </w:r>
    </w:p>
    <w:p w14:paraId="157C42D7" w14:textId="77777777" w:rsidR="00D0278B" w:rsidRDefault="00D0278B" w:rsidP="00D0278B">
      <w:pPr>
        <w:rPr>
          <w:rtl/>
        </w:rPr>
      </w:pPr>
      <w:r w:rsidRPr="00F464DE">
        <w:rPr>
          <w:rtl/>
        </w:rPr>
        <w:t>- الرسالة: بيان قصير يعبّر عن القيم والغايات المهنية.</w:t>
      </w:r>
    </w:p>
    <w:p w14:paraId="7D9D7A52" w14:textId="1EB2A83A"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46EC8DBD" wp14:editId="17D7D07B">
                <wp:extent cx="5731510" cy="891540"/>
                <wp:effectExtent l="0" t="0" r="2540" b="22860"/>
                <wp:docPr id="16086930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3045" name="مجموعة 47"/>
                        <wpg:cNvGrpSpPr/>
                        <wpg:grpSpPr>
                          <a:xfrm>
                            <a:off x="0" y="0"/>
                            <a:ext cx="5731510" cy="895351"/>
                            <a:chOff x="0" y="0"/>
                            <a:chExt cx="5878196" cy="918845"/>
                          </a:xfrm>
                        </wpg:grpSpPr>
                        <wpg:grpSp>
                          <wpg:cNvPr id="1608693046" name="مجموعة 48"/>
                          <wpg:cNvGrpSpPr/>
                          <wpg:grpSpPr>
                            <a:xfrm>
                              <a:off x="0" y="0"/>
                              <a:ext cx="5878196" cy="918845"/>
                              <a:chOff x="0" y="0"/>
                              <a:chExt cx="6240348" cy="919070"/>
                            </a:xfrm>
                          </wpg:grpSpPr>
                          <wpg:grpSp>
                            <wpg:cNvPr id="1608693047" name="مجموعة 49"/>
                            <wpg:cNvGrpSpPr/>
                            <wpg:grpSpPr>
                              <a:xfrm>
                                <a:off x="0" y="169208"/>
                                <a:ext cx="5433072" cy="580613"/>
                                <a:chOff x="0" y="169208"/>
                                <a:chExt cx="5433072" cy="580613"/>
                              </a:xfrm>
                            </wpg:grpSpPr>
                            <wps:wsp>
                              <wps:cNvPr id="16086930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51" name="مربع نص 41"/>
                          <wps:cNvSpPr txBox="1"/>
                          <wps:spPr>
                            <a:xfrm>
                              <a:off x="204466" y="256739"/>
                              <a:ext cx="4615440" cy="389397"/>
                            </a:xfrm>
                            <a:prstGeom prst="rect">
                              <a:avLst/>
                            </a:prstGeom>
                            <a:noFill/>
                          </wps:spPr>
                          <wps:txbx>
                            <w:txbxContent>
                              <w:p w14:paraId="1D6AA117" w14:textId="5FFC60DF"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الأهداف المهنية بمستوياتها المختلفة</w:t>
                                </w:r>
                              </w:p>
                            </w:txbxContent>
                          </wps:txbx>
                          <wps:bodyPr wrap="square" rtlCol="1">
                            <a:spAutoFit/>
                          </wps:bodyPr>
                        </wps:wsp>
                      </wpg:grpSp>
                      <pic:pic xmlns:pic="http://schemas.openxmlformats.org/drawingml/2006/picture">
                        <pic:nvPicPr>
                          <pic:cNvPr id="1608693052"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6EC8DBD" id="_x0000_s153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IsP21dyBwAA/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15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">
                  <v:group id="مجموعة 48" o:spid="_x0000_s15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">
                    <v:group id="مجموعة 49" o:spid="_x0000_s15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">
                      <v:shape id="شكل حر 50" o:spid="_x0000_s15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" fillcolor="#a5a5a5 [2092]" stroked="f" strokeweight="1pt">
                        <v:stroke joinstyle="miter"/>
                      </v:roundrect>
                    </v:group>
                    <v:oval id="شكل بيضاوي 52" o:spid="_x0000_s15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" filled="f" strokecolor="#168489" strokeweight="1pt">
                      <v:stroke joinstyle="miter"/>
                    </v:oval>
                  </v:group>
                  <v:shape id="مربع نص 41" o:spid="_x0000_s154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" filled="f" stroked="f">
                    <v:textbox style="mso-fit-shape-to-text:t">
                      <w:txbxContent>
                        <w:p w14:paraId="1D6AA117" w14:textId="5FFC60DF"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الأهداف المهنية بمستوياتها المختلفة</w:t>
                          </w:r>
                        </w:p>
                      </w:txbxContent>
                    </v:textbox>
                  </v:shape>
                </v:group>
                <v:shape id="صورة 54" o:spid="_x0000_s15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">
                  <v:imagedata r:id="rId104" o:title=""/>
                </v:shape>
                <w10:anchorlock/>
              </v:group>
            </w:pict>
          </mc:Fallback>
        </mc:AlternateContent>
      </w:r>
    </w:p>
    <w:p w14:paraId="7E331BB6" w14:textId="77777777" w:rsidR="00D0278B" w:rsidRDefault="00D0278B" w:rsidP="00D0278B">
      <w:pPr>
        <w:rPr>
          <w:rtl/>
        </w:rPr>
      </w:pPr>
      <w:r w:rsidRPr="00F464DE">
        <w:rPr>
          <w:rtl/>
        </w:rPr>
        <w:t xml:space="preserve">تحديد الأهداف قصيرة ومتوسطة وطويلة المدى وفق معايير </w:t>
      </w:r>
      <w:r w:rsidRPr="00F464DE">
        <w:t>SMART</w:t>
      </w:r>
      <w:r w:rsidRPr="00F464DE">
        <w:rPr>
          <w:rtl/>
        </w:rPr>
        <w:t>.</w:t>
      </w:r>
    </w:p>
    <w:p w14:paraId="536D69AD" w14:textId="57E8324A"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01DE297D" wp14:editId="5F5ADF23">
                <wp:extent cx="5731510" cy="891540"/>
                <wp:effectExtent l="0" t="0" r="2540" b="22860"/>
                <wp:docPr id="160869305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3054" name="مجموعة 47"/>
                        <wpg:cNvGrpSpPr/>
                        <wpg:grpSpPr>
                          <a:xfrm>
                            <a:off x="0" y="0"/>
                            <a:ext cx="5731510" cy="895351"/>
                            <a:chOff x="0" y="0"/>
                            <a:chExt cx="5878196" cy="918845"/>
                          </a:xfrm>
                        </wpg:grpSpPr>
                        <wpg:grpSp>
                          <wpg:cNvPr id="1608693055" name="مجموعة 48"/>
                          <wpg:cNvGrpSpPr/>
                          <wpg:grpSpPr>
                            <a:xfrm>
                              <a:off x="0" y="0"/>
                              <a:ext cx="5878196" cy="918845"/>
                              <a:chOff x="0" y="0"/>
                              <a:chExt cx="6240348" cy="919070"/>
                            </a:xfrm>
                          </wpg:grpSpPr>
                          <wpg:grpSp>
                            <wpg:cNvPr id="619260992" name="مجموعة 49"/>
                            <wpg:cNvGrpSpPr/>
                            <wpg:grpSpPr>
                              <a:xfrm>
                                <a:off x="0" y="169208"/>
                                <a:ext cx="5433072" cy="580613"/>
                                <a:chOff x="0" y="169208"/>
                                <a:chExt cx="5433072" cy="580613"/>
                              </a:xfrm>
                            </wpg:grpSpPr>
                            <wps:wsp>
                              <wps:cNvPr id="6192609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05" name="مربع نص 41"/>
                          <wps:cNvSpPr txBox="1"/>
                          <wps:spPr>
                            <a:xfrm>
                              <a:off x="204466" y="256739"/>
                              <a:ext cx="4615440" cy="389397"/>
                            </a:xfrm>
                            <a:prstGeom prst="rect">
                              <a:avLst/>
                            </a:prstGeom>
                            <a:noFill/>
                          </wps:spPr>
                          <wps:txbx>
                            <w:txbxContent>
                              <w:p w14:paraId="277BEAB7" w14:textId="0A3CE9F7"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تحليل الفجوات المهنية</w:t>
                                </w:r>
                              </w:p>
                            </w:txbxContent>
                          </wps:txbx>
                          <wps:bodyPr wrap="square" rtlCol="1">
                            <a:spAutoFit/>
                          </wps:bodyPr>
                        </wps:wsp>
                      </wpg:grpSp>
                      <pic:pic xmlns:pic="http://schemas.openxmlformats.org/drawingml/2006/picture">
                        <pic:nvPicPr>
                          <pic:cNvPr id="619261006"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DE297D" id="_x0000_s154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">
                <v:group id="مجموعة 47" o:spid="_x0000_s15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">
                  <v:group id="مجموعة 48" o:spid="_x0000_s15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">
                    <v:group id="مجموعة 49" o:spid="_x0000_s15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">
                      <v:shape id="شكل حر 50" o:spid="_x0000_s15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" fillcolor="#a5a5a5 [2092]" stroked="f" strokeweight="1pt">
                        <v:stroke joinstyle="miter"/>
                      </v:roundrect>
                    </v:group>
                    <v:oval id="شكل بيضاوي 52" o:spid="_x0000_s15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" filled="f" strokecolor="#168489" strokeweight="1pt">
                      <v:stroke joinstyle="miter"/>
                    </v:oval>
                  </v:group>
                  <v:shape id="مربع نص 41" o:spid="_x0000_s1549"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" filled="f" stroked="f">
                    <v:textbox style="mso-fit-shape-to-text:t">
                      <w:txbxContent>
                        <w:p w14:paraId="277BEAB7" w14:textId="0A3CE9F7"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تحليل الفجوات المهنية</w:t>
                          </w:r>
                        </w:p>
                      </w:txbxContent>
                    </v:textbox>
                  </v:shape>
                </v:group>
                <v:shape id="صورة 54" o:spid="_x0000_s15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">
                  <v:imagedata r:id="rId104" o:title=""/>
                </v:shape>
                <w10:anchorlock/>
              </v:group>
            </w:pict>
          </mc:Fallback>
        </mc:AlternateContent>
      </w:r>
    </w:p>
    <w:p w14:paraId="699537E1" w14:textId="77777777" w:rsidR="00D0278B" w:rsidRPr="00F464DE" w:rsidRDefault="00D0278B" w:rsidP="00D0278B">
      <w:pPr>
        <w:rPr>
          <w:rtl/>
        </w:rPr>
      </w:pPr>
      <w:r w:rsidRPr="00F464DE">
        <w:rPr>
          <w:rtl/>
        </w:rPr>
        <w:t>- تحديد الفجوة بين المهارات الحالية والمطلوبة.</w:t>
      </w:r>
    </w:p>
    <w:p w14:paraId="1C8D9832" w14:textId="77777777" w:rsidR="00D0278B" w:rsidRPr="00F464DE" w:rsidRDefault="00D0278B" w:rsidP="00D0278B">
      <w:pPr>
        <w:rPr>
          <w:rtl/>
        </w:rPr>
      </w:pPr>
      <w:r w:rsidRPr="00F464DE">
        <w:rPr>
          <w:rtl/>
        </w:rPr>
        <w:t>- تحديد الخبرات والمعارف التي تحتاج إلى تطوير.</w:t>
      </w:r>
    </w:p>
    <w:p w14:paraId="7F146763" w14:textId="77777777" w:rsidR="00D0278B" w:rsidRDefault="00D0278B" w:rsidP="00D0278B">
      <w:pPr>
        <w:rPr>
          <w:rtl/>
        </w:rPr>
      </w:pPr>
      <w:r w:rsidRPr="00F464DE">
        <w:rPr>
          <w:rtl/>
        </w:rPr>
        <w:t>- تحديد الشهادات والمؤهلات اللازمة.</w:t>
      </w:r>
    </w:p>
    <w:p w14:paraId="7AECB274" w14:textId="0AAC09CE" w:rsidR="00D0278B" w:rsidRPr="00F464DE" w:rsidRDefault="00D0278B" w:rsidP="00D0278B">
      <w:pPr>
        <w:rPr>
          <w:rtl/>
        </w:rPr>
      </w:pPr>
      <w:r w:rsidRPr="002A078C">
        <w:rPr>
          <w:rFonts w:ascii="Sakkal Majalla" w:hAnsi="Sakkal Majalla"/>
          <w:noProof/>
          <w:sz w:val="34"/>
          <w:lang w:bidi="ar-EG"/>
        </w:rPr>
        <w:lastRenderedPageBreak/>
        <mc:AlternateContent>
          <mc:Choice Requires="wpg">
            <w:drawing>
              <wp:inline distT="0" distB="0" distL="0" distR="0" wp14:anchorId="0500C901" wp14:editId="706FA4AD">
                <wp:extent cx="5731510" cy="891540"/>
                <wp:effectExtent l="0" t="0" r="2540" b="22860"/>
                <wp:docPr id="6192610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19261008" name="مجموعة 47"/>
                        <wpg:cNvGrpSpPr/>
                        <wpg:grpSpPr>
                          <a:xfrm>
                            <a:off x="0" y="0"/>
                            <a:ext cx="5731510" cy="895351"/>
                            <a:chOff x="0" y="0"/>
                            <a:chExt cx="5878196" cy="918845"/>
                          </a:xfrm>
                        </wpg:grpSpPr>
                        <wpg:grpSp>
                          <wpg:cNvPr id="619261009" name="مجموعة 48"/>
                          <wpg:cNvGrpSpPr/>
                          <wpg:grpSpPr>
                            <a:xfrm>
                              <a:off x="0" y="0"/>
                              <a:ext cx="5878196" cy="918845"/>
                              <a:chOff x="0" y="0"/>
                              <a:chExt cx="6240348" cy="919070"/>
                            </a:xfrm>
                          </wpg:grpSpPr>
                          <wpg:grpSp>
                            <wpg:cNvPr id="619261010" name="مجموعة 49"/>
                            <wpg:cNvGrpSpPr/>
                            <wpg:grpSpPr>
                              <a:xfrm>
                                <a:off x="0" y="169208"/>
                                <a:ext cx="5433072" cy="580613"/>
                                <a:chOff x="0" y="169208"/>
                                <a:chExt cx="5433072" cy="580613"/>
                              </a:xfrm>
                            </wpg:grpSpPr>
                            <wps:wsp>
                              <wps:cNvPr id="6192610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14" name="مربع نص 41"/>
                          <wps:cNvSpPr txBox="1"/>
                          <wps:spPr>
                            <a:xfrm>
                              <a:off x="204466" y="256739"/>
                              <a:ext cx="4615440" cy="389397"/>
                            </a:xfrm>
                            <a:prstGeom prst="rect">
                              <a:avLst/>
                            </a:prstGeom>
                            <a:noFill/>
                          </wps:spPr>
                          <wps:txbx>
                            <w:txbxContent>
                              <w:p w14:paraId="658717E1" w14:textId="35506B11"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مسارات العمل والإجراءات</w:t>
                                </w:r>
                              </w:p>
                            </w:txbxContent>
                          </wps:txbx>
                          <wps:bodyPr wrap="square" rtlCol="1">
                            <a:spAutoFit/>
                          </wps:bodyPr>
                        </wps:wsp>
                      </wpg:grpSp>
                      <pic:pic xmlns:pic="http://schemas.openxmlformats.org/drawingml/2006/picture">
                        <pic:nvPicPr>
                          <pic:cNvPr id="619261015"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500C901" id="_x0000_s155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ADn+7l4BwAA9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15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">
                  <v:group id="مجموعة 48" o:spid="_x0000_s15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">
                    <v:group id="مجموعة 49" o:spid="_x0000_s15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">
                      <v:shape id="شكل حر 50" o:spid="_x0000_s15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" fillcolor="#a5a5a5 [2092]" stroked="f" strokeweight="1pt">
                        <v:stroke joinstyle="miter"/>
                      </v:roundrect>
                    </v:group>
                    <v:oval id="شكل بيضاوي 52" o:spid="_x0000_s15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" filled="f" strokecolor="#168489" strokeweight="1pt">
                      <v:stroke joinstyle="miter"/>
                    </v:oval>
                  </v:group>
                  <v:shape id="مربع نص 41" o:spid="_x0000_s1558"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" filled="f" stroked="f">
                    <v:textbox style="mso-fit-shape-to-text:t">
                      <w:txbxContent>
                        <w:p w14:paraId="658717E1" w14:textId="35506B11"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مسارات العمل والإجراءات</w:t>
                          </w:r>
                        </w:p>
                      </w:txbxContent>
                    </v:textbox>
                  </v:shape>
                </v:group>
                <v:shape id="صورة 54" o:spid="_x0000_s15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">
                  <v:imagedata r:id="rId104" o:title=""/>
                </v:shape>
                <w10:anchorlock/>
              </v:group>
            </w:pict>
          </mc:Fallback>
        </mc:AlternateContent>
      </w:r>
    </w:p>
    <w:p w14:paraId="47F529EB" w14:textId="77777777" w:rsidR="00D0278B" w:rsidRPr="00F464DE" w:rsidRDefault="00D0278B" w:rsidP="00D0278B">
      <w:pPr>
        <w:rPr>
          <w:rtl/>
        </w:rPr>
      </w:pPr>
      <w:r w:rsidRPr="00F464DE">
        <w:rPr>
          <w:rtl/>
        </w:rPr>
        <w:t>- قائمة بالإجراءات المحدّدة لكل هدف.</w:t>
      </w:r>
    </w:p>
    <w:p w14:paraId="235605B9" w14:textId="77777777" w:rsidR="00D0278B" w:rsidRPr="00F464DE" w:rsidRDefault="00D0278B" w:rsidP="00D0278B">
      <w:pPr>
        <w:rPr>
          <w:rtl/>
        </w:rPr>
      </w:pPr>
      <w:r w:rsidRPr="00F464DE">
        <w:rPr>
          <w:rtl/>
        </w:rPr>
        <w:t>- الجدول الزمني للتنفيذ والمواعيد النهائية.</w:t>
      </w:r>
    </w:p>
    <w:p w14:paraId="36264C85" w14:textId="77777777" w:rsidR="00D0278B" w:rsidRDefault="00D0278B" w:rsidP="00D0278B">
      <w:pPr>
        <w:rPr>
          <w:rtl/>
        </w:rPr>
      </w:pPr>
      <w:r w:rsidRPr="00F464DE">
        <w:rPr>
          <w:rtl/>
        </w:rPr>
        <w:t>- الموارد اللازمة (وقت، مال، دعم).</w:t>
      </w:r>
    </w:p>
    <w:p w14:paraId="4C53C18B" w14:textId="3752A076"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77E29200" wp14:editId="44F5C7D3">
                <wp:extent cx="5731510" cy="891540"/>
                <wp:effectExtent l="0" t="0" r="2540" b="22860"/>
                <wp:docPr id="61926101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19261017" name="مجموعة 47"/>
                        <wpg:cNvGrpSpPr/>
                        <wpg:grpSpPr>
                          <a:xfrm>
                            <a:off x="0" y="0"/>
                            <a:ext cx="5731510" cy="895351"/>
                            <a:chOff x="0" y="0"/>
                            <a:chExt cx="5878196" cy="918845"/>
                          </a:xfrm>
                        </wpg:grpSpPr>
                        <wpg:grpSp>
                          <wpg:cNvPr id="619261018" name="مجموعة 48"/>
                          <wpg:cNvGrpSpPr/>
                          <wpg:grpSpPr>
                            <a:xfrm>
                              <a:off x="0" y="0"/>
                              <a:ext cx="5878196" cy="918845"/>
                              <a:chOff x="0" y="0"/>
                              <a:chExt cx="6240348" cy="919070"/>
                            </a:xfrm>
                          </wpg:grpSpPr>
                          <wpg:grpSp>
                            <wpg:cNvPr id="619261019" name="مجموعة 49"/>
                            <wpg:cNvGrpSpPr/>
                            <wpg:grpSpPr>
                              <a:xfrm>
                                <a:off x="0" y="169208"/>
                                <a:ext cx="5433072" cy="580613"/>
                                <a:chOff x="0" y="169208"/>
                                <a:chExt cx="5433072" cy="580613"/>
                              </a:xfrm>
                            </wpg:grpSpPr>
                            <wps:wsp>
                              <wps:cNvPr id="6192610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23" name="مربع نص 41"/>
                          <wps:cNvSpPr txBox="1"/>
                          <wps:spPr>
                            <a:xfrm>
                              <a:off x="204466" y="256739"/>
                              <a:ext cx="4615440" cy="389397"/>
                            </a:xfrm>
                            <a:prstGeom prst="rect">
                              <a:avLst/>
                            </a:prstGeom>
                            <a:noFill/>
                          </wps:spPr>
                          <wps:txbx>
                            <w:txbxContent>
                              <w:p w14:paraId="4434C411" w14:textId="7999708C"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مؤشرات النجاح وآلي</w:t>
                                </w:r>
                                <w:r w:rsidRPr="00375124">
                                  <w:rPr>
                                    <w:rFonts w:eastAsia="Calibri" w:hAnsi="Adobe Arabic" w:cs="Adobe Arabic" w:hint="cs"/>
                                    <w:b/>
                                    <w:bCs/>
                                    <w:color w:val="FFFFFF"/>
                                    <w:kern w:val="24"/>
                                    <w:sz w:val="36"/>
                                    <w:szCs w:val="36"/>
                                    <w:rtl/>
                                    <w:lang w:bidi="ar-EG"/>
                                  </w:rPr>
                                  <w:t>ّ</w:t>
                                </w:r>
                                <w:r w:rsidRPr="00375124">
                                  <w:rPr>
                                    <w:rFonts w:eastAsia="Calibri" w:hAnsi="Adobe Arabic" w:cs="Adobe Arabic"/>
                                    <w:b/>
                                    <w:bCs/>
                                    <w:color w:val="FFFFFF"/>
                                    <w:kern w:val="24"/>
                                    <w:sz w:val="36"/>
                                    <w:szCs w:val="36"/>
                                    <w:rtl/>
                                    <w:lang w:bidi="ar-EG"/>
                                  </w:rPr>
                                  <w:t>ات المتابعة</w:t>
                                </w:r>
                              </w:p>
                            </w:txbxContent>
                          </wps:txbx>
                          <wps:bodyPr wrap="square" rtlCol="1">
                            <a:spAutoFit/>
                          </wps:bodyPr>
                        </wps:wsp>
                      </wpg:grpSp>
                      <pic:pic xmlns:pic="http://schemas.openxmlformats.org/drawingml/2006/picture">
                        <pic:nvPicPr>
                          <pic:cNvPr id="619261024"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7E29200" id="_x0000_s15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1H95ccwcAAPU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5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">
                  <v:group id="مجموعة 48" o:spid="_x0000_s15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">
                    <v:group id="مجموعة 49" o:spid="_x0000_s15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">
                      <v:shape id="شكل حر 50" o:spid="_x0000_s15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" fillcolor="#a5a5a5 [2092]" stroked="f" strokeweight="1pt">
                        <v:stroke joinstyle="miter"/>
                      </v:roundrect>
                    </v:group>
                    <v:oval id="شكل بيضاوي 52" o:spid="_x0000_s15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" filled="f" strokecolor="#168489" strokeweight="1pt">
                      <v:stroke joinstyle="miter"/>
                    </v:oval>
                  </v:group>
                  <v:shape id="مربع نص 41" o:spid="_x0000_s1567"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" filled="f" stroked="f">
                    <v:textbox style="mso-fit-shape-to-text:t">
                      <w:txbxContent>
                        <w:p w14:paraId="4434C411" w14:textId="7999708C" w:rsidR="00D0278B" w:rsidRDefault="00375124" w:rsidP="00D0278B">
                          <w:pPr>
                            <w:rPr>
                              <w:rFonts w:eastAsia="Calibri" w:hAnsi="Adobe Arabic" w:cs="Adobe Arabic"/>
                              <w:b/>
                              <w:bCs/>
                              <w:color w:val="FFFFFF"/>
                              <w:kern w:val="24"/>
                              <w:sz w:val="36"/>
                              <w:szCs w:val="36"/>
                              <w:lang w:bidi="ar-EG"/>
                            </w:rPr>
                          </w:pPr>
                          <w:r w:rsidRPr="00375124">
                            <w:rPr>
                              <w:rFonts w:eastAsia="Calibri" w:hAnsi="Adobe Arabic" w:cs="Adobe Arabic"/>
                              <w:b/>
                              <w:bCs/>
                              <w:color w:val="FFFFFF"/>
                              <w:kern w:val="24"/>
                              <w:sz w:val="36"/>
                              <w:szCs w:val="36"/>
                              <w:rtl/>
                              <w:lang w:bidi="ar-EG"/>
                            </w:rPr>
                            <w:t>مؤشرات النجاح وآلي</w:t>
                          </w:r>
                          <w:r w:rsidRPr="00375124">
                            <w:rPr>
                              <w:rFonts w:eastAsia="Calibri" w:hAnsi="Adobe Arabic" w:cs="Adobe Arabic" w:hint="cs"/>
                              <w:b/>
                              <w:bCs/>
                              <w:color w:val="FFFFFF"/>
                              <w:kern w:val="24"/>
                              <w:sz w:val="36"/>
                              <w:szCs w:val="36"/>
                              <w:rtl/>
                              <w:lang w:bidi="ar-EG"/>
                            </w:rPr>
                            <w:t>ّ</w:t>
                          </w:r>
                          <w:r w:rsidRPr="00375124">
                            <w:rPr>
                              <w:rFonts w:eastAsia="Calibri" w:hAnsi="Adobe Arabic" w:cs="Adobe Arabic"/>
                              <w:b/>
                              <w:bCs/>
                              <w:color w:val="FFFFFF"/>
                              <w:kern w:val="24"/>
                              <w:sz w:val="36"/>
                              <w:szCs w:val="36"/>
                              <w:rtl/>
                              <w:lang w:bidi="ar-EG"/>
                            </w:rPr>
                            <w:t>ات المتابعة</w:t>
                          </w:r>
                        </w:p>
                      </w:txbxContent>
                    </v:textbox>
                  </v:shape>
                </v:group>
                <v:shape id="صورة 54" o:spid="_x0000_s15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">
                  <v:imagedata r:id="rId104" o:title=""/>
                </v:shape>
                <w10:anchorlock/>
              </v:group>
            </w:pict>
          </mc:Fallback>
        </mc:AlternateContent>
      </w:r>
    </w:p>
    <w:p w14:paraId="506C14A0" w14:textId="77777777" w:rsidR="00D0278B" w:rsidRPr="00F464DE" w:rsidRDefault="00D0278B" w:rsidP="00D0278B">
      <w:pPr>
        <w:rPr>
          <w:rtl/>
        </w:rPr>
      </w:pPr>
      <w:r w:rsidRPr="00F464DE">
        <w:rPr>
          <w:rtl/>
        </w:rPr>
        <w:t>- المعايير الكمية والنوعية لقياس التقدّم.</w:t>
      </w:r>
    </w:p>
    <w:p w14:paraId="5D60303D" w14:textId="77777777" w:rsidR="00D0278B" w:rsidRPr="00F464DE" w:rsidRDefault="00D0278B" w:rsidP="00D0278B">
      <w:pPr>
        <w:rPr>
          <w:rtl/>
        </w:rPr>
      </w:pPr>
      <w:r w:rsidRPr="00F464DE">
        <w:rPr>
          <w:rtl/>
        </w:rPr>
        <w:t>- آلية المراجعة والتقييم الدوري.</w:t>
      </w:r>
    </w:p>
    <w:p w14:paraId="4E278680" w14:textId="77777777" w:rsidR="00D0278B" w:rsidRPr="00F464DE" w:rsidRDefault="00D0278B" w:rsidP="00D0278B">
      <w:pPr>
        <w:rPr>
          <w:rtl/>
        </w:rPr>
      </w:pPr>
      <w:r w:rsidRPr="00F464DE">
        <w:rPr>
          <w:rtl/>
        </w:rPr>
        <w:t>- خطة بديلة في حال وجود معوقات.</w:t>
      </w:r>
    </w:p>
    <w:p w14:paraId="5D5FBD61" w14:textId="4C2F903E" w:rsidR="00D0278B" w:rsidRPr="00375124" w:rsidRDefault="00375124" w:rsidP="00375124">
      <w:pPr>
        <w:pStyle w:val="ad"/>
        <w:rPr>
          <w:b w:val="0"/>
          <w:bCs/>
          <w:color w:val="168489"/>
          <w:rtl/>
        </w:rPr>
      </w:pPr>
      <w:r w:rsidRPr="00E42DAD">
        <w:rPr>
          <w:noProof/>
        </w:rPr>
        <mc:AlternateContent>
          <mc:Choice Requires="wpg">
            <w:drawing>
              <wp:anchor distT="0" distB="0" distL="114300" distR="114300" simplePos="0" relativeHeight="252832768" behindDoc="0" locked="0" layoutInCell="1" allowOverlap="1" wp14:anchorId="31F7F6EA" wp14:editId="664F3030">
                <wp:simplePos x="0" y="0"/>
                <wp:positionH relativeFrom="margin">
                  <wp:posOffset>4995545</wp:posOffset>
                </wp:positionH>
                <wp:positionV relativeFrom="paragraph">
                  <wp:posOffset>10603</wp:posOffset>
                </wp:positionV>
                <wp:extent cx="735965" cy="661670"/>
                <wp:effectExtent l="0" t="0" r="6985" b="5080"/>
                <wp:wrapSquare wrapText="bothSides"/>
                <wp:docPr id="1717196203"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204" name="Picture 1717196204"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205" name="Rectangle: Rounded Corners 1717196205"/>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FD0CDA9" id="Group 20" o:spid="_x0000_s1026" style="position:absolute;margin-left:393.35pt;margin-top:.85pt;width:57.95pt;height:52.1pt;z-index:252832768;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">
                <v:shape id="Picture 1717196204"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">
                  <v:imagedata r:id="rId89" o:title="Reference "/>
                </v:shape>
                <v:roundrect id="Rectangle: Rounded Corners 171719620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" fillcolor="#168489" strokecolor="#168489" strokeweight="1pt">
                  <v:stroke joinstyle="miter"/>
                </v:roundrect>
                <w10:wrap type="square" anchorx="margin"/>
              </v:group>
            </w:pict>
          </mc:Fallback>
        </mc:AlternateContent>
      </w:r>
      <w:hyperlink r:id="rId173" w:history="1">
        <w:r w:rsidR="00D0278B" w:rsidRPr="00BF6ED9">
          <w:rPr>
            <w:rStyle w:val="Hyperlink"/>
            <w:b w:val="0"/>
            <w:bCs/>
            <w:rtl/>
          </w:rPr>
          <w:t>مثال توضيحي</w:t>
        </w:r>
      </w:hyperlink>
      <w:r w:rsidR="00D0278B" w:rsidRPr="00375124">
        <w:rPr>
          <w:b w:val="0"/>
          <w:bCs/>
          <w:color w:val="168489"/>
          <w:rtl/>
        </w:rPr>
        <w:t>:</w:t>
      </w:r>
    </w:p>
    <w:p w14:paraId="3CF12D1F" w14:textId="77777777" w:rsidR="00D0278B" w:rsidRPr="00F464DE" w:rsidRDefault="00D0278B" w:rsidP="00D0278B">
      <w:pPr>
        <w:rPr>
          <w:rtl/>
        </w:rPr>
      </w:pPr>
      <w:r w:rsidRPr="00F464DE">
        <w:rPr>
          <w:rtl/>
        </w:rPr>
        <w:t>سارة محاسبة تطمح للعمل كمراقب مالي خلال 4 سنوات. تتضمّن خطة التطوير الوظيفي الخاصة بها:</w:t>
      </w:r>
    </w:p>
    <w:p w14:paraId="0B5CD3E9" w14:textId="0DC1D9B5" w:rsidR="00D0278B" w:rsidRPr="00F464DE" w:rsidRDefault="00D0278B" w:rsidP="00D0278B">
      <w:pPr>
        <w:rPr>
          <w:rtl/>
        </w:rPr>
      </w:pPr>
      <w:r w:rsidRPr="00F464DE">
        <w:rPr>
          <w:rtl/>
        </w:rPr>
        <w:t>الرؤية: "أن أصبح مراقباً مالياً معتمداً يساهم في تعزيز الأداء المالي للمؤسسات من خلال الحلول المبتكرة والرقابة الفعّالة."</w:t>
      </w:r>
      <w:r w:rsidR="00D33F32" w:rsidRPr="00D33F32">
        <w:t xml:space="preserve"> </w:t>
      </w:r>
    </w:p>
    <w:p w14:paraId="033A365D" w14:textId="3F7DB2BC" w:rsidR="00D0278B" w:rsidRPr="00D33F32" w:rsidRDefault="00BF6ED9" w:rsidP="00D33F32">
      <w:pPr>
        <w:pStyle w:val="ad"/>
        <w:rPr>
          <w:b w:val="0"/>
          <w:bCs/>
          <w:rtl/>
        </w:rPr>
      </w:pPr>
      <w:hyperlink r:id="rId174" w:history="1">
        <w:r w:rsidR="00D0278B" w:rsidRPr="00BF6ED9">
          <w:rPr>
            <w:rStyle w:val="Hyperlink"/>
            <w:b w:val="0"/>
            <w:bCs/>
            <w:rtl/>
          </w:rPr>
          <w:t>الأهداف قصيرة المدى:</w:t>
        </w:r>
      </w:hyperlink>
    </w:p>
    <w:p w14:paraId="6B444169" w14:textId="60C99A71" w:rsidR="00D0278B" w:rsidRPr="00F464DE" w:rsidRDefault="00D33F32" w:rsidP="00D0278B">
      <w:pPr>
        <w:rPr>
          <w:rtl/>
        </w:rPr>
      </w:pPr>
      <w:r>
        <w:rPr>
          <w:noProof/>
        </w:rPr>
        <w:drawing>
          <wp:anchor distT="0" distB="0" distL="114300" distR="114300" simplePos="0" relativeHeight="252833792" behindDoc="0" locked="0" layoutInCell="1" allowOverlap="1" wp14:anchorId="4C45EA07" wp14:editId="3136C8E7">
            <wp:simplePos x="0" y="0"/>
            <wp:positionH relativeFrom="margin">
              <wp:align>left</wp:align>
            </wp:positionH>
            <wp:positionV relativeFrom="paragraph">
              <wp:posOffset>11651</wp:posOffset>
            </wp:positionV>
            <wp:extent cx="1223010" cy="1223010"/>
            <wp:effectExtent l="0" t="0" r="0" b="0"/>
            <wp:wrapSquare wrapText="bothSides"/>
            <wp:docPr id="4120" name="Picture 4120" descr="Care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areer "/>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F464DE">
        <w:rPr>
          <w:rtl/>
        </w:rPr>
        <w:t xml:space="preserve">- إتمام شهادة </w:t>
      </w:r>
      <w:r w:rsidR="00D0278B" w:rsidRPr="00F464DE">
        <w:t>CMA</w:t>
      </w:r>
      <w:r w:rsidR="00D0278B" w:rsidRPr="00F464DE">
        <w:rPr>
          <w:rtl/>
        </w:rPr>
        <w:t xml:space="preserve"> الجزء الأول خلال 6 أشهر.</w:t>
      </w:r>
    </w:p>
    <w:p w14:paraId="348E38C2" w14:textId="77777777" w:rsidR="00D0278B" w:rsidRPr="00F464DE" w:rsidRDefault="00D0278B" w:rsidP="00D0278B">
      <w:pPr>
        <w:rPr>
          <w:rtl/>
        </w:rPr>
      </w:pPr>
      <w:r w:rsidRPr="00F464DE">
        <w:rPr>
          <w:rtl/>
        </w:rPr>
        <w:t>- حضور 3 ورش عمل في التحليل المالي المتقدّم خلال العام الحالي.</w:t>
      </w:r>
    </w:p>
    <w:p w14:paraId="4F242C57" w14:textId="77777777" w:rsidR="00D0278B" w:rsidRPr="00D33F32" w:rsidRDefault="00D0278B" w:rsidP="00D33F32">
      <w:pPr>
        <w:pStyle w:val="ad"/>
        <w:rPr>
          <w:b w:val="0"/>
          <w:bCs/>
          <w:rtl/>
        </w:rPr>
      </w:pPr>
      <w:r w:rsidRPr="00D33F32">
        <w:rPr>
          <w:b w:val="0"/>
          <w:bCs/>
          <w:rtl/>
        </w:rPr>
        <w:t>تحليل الفجوات:</w:t>
      </w:r>
    </w:p>
    <w:p w14:paraId="39C5D27C" w14:textId="77777777" w:rsidR="00D0278B" w:rsidRPr="00F464DE" w:rsidRDefault="00D0278B" w:rsidP="00D0278B">
      <w:pPr>
        <w:rPr>
          <w:rtl/>
        </w:rPr>
      </w:pPr>
      <w:r w:rsidRPr="00F464DE">
        <w:rPr>
          <w:rtl/>
        </w:rPr>
        <w:t>- المهارات التقنية: تعزيز مهارات تحليل البيانات المالية والتنبؤ المالي.</w:t>
      </w:r>
    </w:p>
    <w:p w14:paraId="7528A075" w14:textId="77777777" w:rsidR="00D0278B" w:rsidRPr="00F464DE" w:rsidRDefault="00D0278B" w:rsidP="00D0278B">
      <w:pPr>
        <w:rPr>
          <w:rtl/>
        </w:rPr>
      </w:pPr>
      <w:r w:rsidRPr="00F464DE">
        <w:rPr>
          <w:rtl/>
        </w:rPr>
        <w:t>- المهارات الناعمة: تطوير مهارات التواصل والعرض.</w:t>
      </w:r>
    </w:p>
    <w:p w14:paraId="32A0984C" w14:textId="77777777" w:rsidR="00D0278B" w:rsidRPr="00F464DE" w:rsidRDefault="00D0278B" w:rsidP="00D0278B">
      <w:pPr>
        <w:rPr>
          <w:rtl/>
        </w:rPr>
      </w:pPr>
      <w:r w:rsidRPr="00F464DE">
        <w:rPr>
          <w:rtl/>
        </w:rPr>
        <w:t xml:space="preserve">- المؤهلات: الحصول على شهادة </w:t>
      </w:r>
      <w:r w:rsidRPr="00F464DE">
        <w:t>CMA</w:t>
      </w:r>
      <w:r w:rsidRPr="00F464DE">
        <w:rPr>
          <w:rtl/>
        </w:rPr>
        <w:t xml:space="preserve"> كاملة.</w:t>
      </w:r>
    </w:p>
    <w:p w14:paraId="55FF75BF" w14:textId="77777777" w:rsidR="00D0278B" w:rsidRPr="00D33F32" w:rsidRDefault="00D0278B" w:rsidP="00D33F32">
      <w:pPr>
        <w:pStyle w:val="ad"/>
        <w:keepNext/>
        <w:rPr>
          <w:b w:val="0"/>
          <w:bCs/>
          <w:rtl/>
        </w:rPr>
      </w:pPr>
      <w:r w:rsidRPr="00D33F32">
        <w:rPr>
          <w:b w:val="0"/>
          <w:bCs/>
          <w:rtl/>
        </w:rPr>
        <w:lastRenderedPageBreak/>
        <w:t>الإجراءات والمسارات:</w:t>
      </w:r>
    </w:p>
    <w:p w14:paraId="44550DEF" w14:textId="77777777" w:rsidR="00D0278B" w:rsidRPr="00F464DE" w:rsidRDefault="00D0278B" w:rsidP="00D0278B">
      <w:pPr>
        <w:rPr>
          <w:rtl/>
        </w:rPr>
      </w:pPr>
      <w:r w:rsidRPr="00F464DE">
        <w:rPr>
          <w:rtl/>
        </w:rPr>
        <w:t xml:space="preserve">1. التسجيل في برنامج </w:t>
      </w:r>
      <w:r w:rsidRPr="00F464DE">
        <w:t>CMA</w:t>
      </w:r>
      <w:r w:rsidRPr="00F464DE">
        <w:rPr>
          <w:rtl/>
        </w:rPr>
        <w:t xml:space="preserve"> وتخصيص 10 ساعات أسبوعياً للدراسة.</w:t>
      </w:r>
    </w:p>
    <w:p w14:paraId="0E0452BC" w14:textId="77777777" w:rsidR="00D0278B" w:rsidRPr="00F464DE" w:rsidRDefault="00D0278B" w:rsidP="00D0278B">
      <w:pPr>
        <w:rPr>
          <w:rtl/>
        </w:rPr>
      </w:pPr>
      <w:r w:rsidRPr="00F464DE">
        <w:rPr>
          <w:rtl/>
        </w:rPr>
        <w:t>2. التطوّع لقيادة مشروع تحسين التقارير المالية في الشركة.</w:t>
      </w:r>
    </w:p>
    <w:p w14:paraId="56E69FA8" w14:textId="77777777" w:rsidR="00D0278B" w:rsidRPr="00F464DE" w:rsidRDefault="00D0278B" w:rsidP="00D0278B">
      <w:pPr>
        <w:rPr>
          <w:rtl/>
        </w:rPr>
      </w:pPr>
      <w:r w:rsidRPr="00F464DE">
        <w:rPr>
          <w:rtl/>
        </w:rPr>
        <w:t xml:space="preserve">3. حضور دورة تدريبية في برمجية </w:t>
      </w:r>
      <w:r w:rsidRPr="00F464DE">
        <w:t>Power BI</w:t>
      </w:r>
      <w:r w:rsidRPr="00F464DE">
        <w:rPr>
          <w:rtl/>
        </w:rPr>
        <w:t xml:space="preserve"> لتحليل البيانات المالية.</w:t>
      </w:r>
    </w:p>
    <w:p w14:paraId="6887D40F" w14:textId="2A7448E5" w:rsidR="00D0278B" w:rsidRPr="00F464DE" w:rsidRDefault="00D33F32" w:rsidP="00D0278B">
      <w:pPr>
        <w:rPr>
          <w:rtl/>
        </w:rPr>
      </w:pPr>
      <w:r>
        <w:rPr>
          <w:noProof/>
        </w:rPr>
        <w:drawing>
          <wp:anchor distT="0" distB="0" distL="114300" distR="114300" simplePos="0" relativeHeight="252834816" behindDoc="0" locked="0" layoutInCell="1" allowOverlap="1" wp14:anchorId="5D2952E7" wp14:editId="4A1D4159">
            <wp:simplePos x="0" y="0"/>
            <wp:positionH relativeFrom="margin">
              <wp:align>left</wp:align>
            </wp:positionH>
            <wp:positionV relativeFrom="paragraph">
              <wp:posOffset>361507</wp:posOffset>
            </wp:positionV>
            <wp:extent cx="1223010" cy="1223010"/>
            <wp:effectExtent l="0" t="0" r="0" b="0"/>
            <wp:wrapSquare wrapText="bothSides"/>
            <wp:docPr id="4121" name="Picture 4121" descr="Targe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Target "/>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F464DE">
        <w:rPr>
          <w:rtl/>
        </w:rPr>
        <w:t>4. بناء شبكة علاقات مع 5 من المراقبين الماليين خلال المؤتمرات المهنية.</w:t>
      </w:r>
      <w:r w:rsidRPr="00D33F32">
        <w:t xml:space="preserve"> </w:t>
      </w:r>
    </w:p>
    <w:p w14:paraId="3DDF3018" w14:textId="77777777" w:rsidR="00D0278B" w:rsidRPr="00D33F32" w:rsidRDefault="00D0278B" w:rsidP="00D33F32">
      <w:pPr>
        <w:pStyle w:val="ad"/>
        <w:rPr>
          <w:b w:val="0"/>
          <w:bCs/>
          <w:rtl/>
        </w:rPr>
      </w:pPr>
      <w:r w:rsidRPr="00D33F32">
        <w:rPr>
          <w:b w:val="0"/>
          <w:bCs/>
          <w:rtl/>
        </w:rPr>
        <w:t>مؤشرات النجاح:</w:t>
      </w:r>
    </w:p>
    <w:p w14:paraId="3644F118" w14:textId="77777777" w:rsidR="00D0278B" w:rsidRPr="00F464DE" w:rsidRDefault="00D0278B" w:rsidP="00D0278B">
      <w:pPr>
        <w:rPr>
          <w:rtl/>
        </w:rPr>
      </w:pPr>
      <w:r w:rsidRPr="00F464DE">
        <w:rPr>
          <w:rtl/>
        </w:rPr>
        <w:t xml:space="preserve">- اجتياز اختبارات </w:t>
      </w:r>
      <w:r w:rsidRPr="00F464DE">
        <w:t>CMA</w:t>
      </w:r>
      <w:r w:rsidRPr="00F464DE">
        <w:rPr>
          <w:rtl/>
        </w:rPr>
        <w:t>.</w:t>
      </w:r>
    </w:p>
    <w:p w14:paraId="0DE20089" w14:textId="77777777" w:rsidR="00D0278B" w:rsidRPr="00F464DE" w:rsidRDefault="00D0278B" w:rsidP="00D0278B">
      <w:pPr>
        <w:rPr>
          <w:rtl/>
        </w:rPr>
      </w:pPr>
      <w:r w:rsidRPr="00F464DE">
        <w:rPr>
          <w:rtl/>
        </w:rPr>
        <w:t>- تقييمات إيجابية من المشرف على مشروع تحسين التقارير.</w:t>
      </w:r>
    </w:p>
    <w:p w14:paraId="323B40F1" w14:textId="77777777" w:rsidR="00D0278B" w:rsidRPr="00F464DE" w:rsidRDefault="00D0278B" w:rsidP="00D0278B">
      <w:pPr>
        <w:rPr>
          <w:rtl/>
        </w:rPr>
      </w:pPr>
      <w:r w:rsidRPr="00F464DE">
        <w:rPr>
          <w:rtl/>
        </w:rPr>
        <w:t>- زيادة عدد المهام التحليلية الموكلة إليها.</w:t>
      </w:r>
    </w:p>
    <w:p w14:paraId="263727BB" w14:textId="2A727047" w:rsidR="00D0278B" w:rsidRDefault="00D0278B" w:rsidP="00D0278B">
      <w:pPr>
        <w:rPr>
          <w:rtl/>
        </w:rPr>
      </w:pPr>
      <w:r w:rsidRPr="002A078C">
        <w:rPr>
          <w:rFonts w:ascii="Sakkal Majalla" w:hAnsi="Sakkal Majalla"/>
          <w:noProof/>
          <w:color w:val="002060"/>
          <w:sz w:val="34"/>
          <w:lang w:bidi="ar-SY"/>
        </w:rPr>
        <mc:AlternateContent>
          <mc:Choice Requires="wpg">
            <w:drawing>
              <wp:inline distT="0" distB="0" distL="0" distR="0" wp14:anchorId="034A1F06" wp14:editId="13CF2F23">
                <wp:extent cx="5731510" cy="895350"/>
                <wp:effectExtent l="0" t="0" r="21590" b="19050"/>
                <wp:docPr id="839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398" name="صورة 38"/>
                          <pic:cNvPicPr/>
                        </pic:nvPicPr>
                        <pic:blipFill>
                          <a:blip r:embed="rId7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399" name="مجموعة 39"/>
                        <wpg:cNvGrpSpPr/>
                        <wpg:grpSpPr>
                          <a:xfrm>
                            <a:off x="0" y="0"/>
                            <a:ext cx="5731510" cy="895350"/>
                            <a:chOff x="0" y="0"/>
                            <a:chExt cx="5878196" cy="918845"/>
                          </a:xfrm>
                        </wpg:grpSpPr>
                        <wpg:grpSp>
                          <wpg:cNvPr id="8400" name="مجموعة 40"/>
                          <wpg:cNvGrpSpPr/>
                          <wpg:grpSpPr>
                            <a:xfrm>
                              <a:off x="0" y="0"/>
                              <a:ext cx="5878196" cy="918845"/>
                              <a:chOff x="0" y="0"/>
                              <a:chExt cx="6240348" cy="919070"/>
                            </a:xfrm>
                          </wpg:grpSpPr>
                          <wpg:grpSp>
                            <wpg:cNvPr id="8401" name="مجموعة 41"/>
                            <wpg:cNvGrpSpPr/>
                            <wpg:grpSpPr>
                              <a:xfrm>
                                <a:off x="0" y="169208"/>
                                <a:ext cx="5433072" cy="580613"/>
                                <a:chOff x="0" y="169208"/>
                                <a:chExt cx="5433072" cy="580613"/>
                              </a:xfrm>
                            </wpg:grpSpPr>
                            <wps:wsp>
                              <wps:cNvPr id="840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0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5" name="مربع نص 41"/>
                          <wps:cNvSpPr txBox="1"/>
                          <wps:spPr>
                            <a:xfrm>
                              <a:off x="204484" y="256976"/>
                              <a:ext cx="4616071" cy="387740"/>
                            </a:xfrm>
                            <a:prstGeom prst="rect">
                              <a:avLst/>
                            </a:prstGeom>
                            <a:noFill/>
                          </wps:spPr>
                          <wps:txbx>
                            <w:txbxContent>
                              <w:p w14:paraId="2770B8E8" w14:textId="3D7A008E" w:rsidR="00D0278B" w:rsidRPr="002E38F8" w:rsidRDefault="00D33F32" w:rsidP="00D0278B">
                                <w:pPr>
                                  <w:rPr>
                                    <w:rFonts w:eastAsia="Calibri" w:hAnsi="Adobe Arabic" w:cs="Adobe Arabic"/>
                                    <w:b/>
                                    <w:bCs/>
                                    <w:color w:val="FFFFFF" w:themeColor="background1"/>
                                    <w:kern w:val="24"/>
                                    <w:sz w:val="36"/>
                                    <w:szCs w:val="36"/>
                                    <w:lang w:bidi="ar-EG"/>
                                  </w:rPr>
                                </w:pPr>
                                <w:r w:rsidRPr="00D33F32">
                                  <w:rPr>
                                    <w:rFonts w:eastAsia="Calibri" w:hAnsi="Adobe Arabic" w:cs="Adobe Arabic"/>
                                    <w:b/>
                                    <w:bCs/>
                                    <w:color w:val="FFFFFF" w:themeColor="background1"/>
                                    <w:kern w:val="24"/>
                                    <w:sz w:val="36"/>
                                    <w:szCs w:val="36"/>
                                    <w:rtl/>
                                    <w:lang w:bidi="ar-EG"/>
                                  </w:rPr>
                                  <w:t>مهارات تطوير الذات المستمرة والتعل</w:t>
                                </w:r>
                                <w:r w:rsidRPr="00D33F32">
                                  <w:rPr>
                                    <w:rFonts w:eastAsia="Calibri" w:hAnsi="Adobe Arabic" w:cs="Adobe Arabic" w:hint="cs"/>
                                    <w:b/>
                                    <w:bCs/>
                                    <w:color w:val="FFFFFF" w:themeColor="background1"/>
                                    <w:kern w:val="24"/>
                                    <w:sz w:val="36"/>
                                    <w:szCs w:val="36"/>
                                    <w:rtl/>
                                    <w:lang w:bidi="ar-EG"/>
                                  </w:rPr>
                                  <w:t>ّ</w:t>
                                </w:r>
                                <w:r w:rsidRPr="00D33F32">
                                  <w:rPr>
                                    <w:rFonts w:eastAsia="Calibri" w:hAnsi="Adobe Arabic" w:cs="Adobe Arabic"/>
                                    <w:b/>
                                    <w:bCs/>
                                    <w:color w:val="FFFFFF" w:themeColor="background1"/>
                                    <w:kern w:val="24"/>
                                    <w:sz w:val="36"/>
                                    <w:szCs w:val="36"/>
                                    <w:rtl/>
                                    <w:lang w:bidi="ar-EG"/>
                                  </w:rPr>
                                  <w:t>م المهني</w:t>
                                </w:r>
                              </w:p>
                            </w:txbxContent>
                          </wps:txbx>
                          <wps:bodyPr wrap="square" rtlCol="1">
                            <a:spAutoFit/>
                          </wps:bodyPr>
                        </wps:wsp>
                      </wpg:grpSp>
                    </wpg:wgp>
                  </a:graphicData>
                </a:graphic>
              </wp:inline>
            </w:drawing>
          </mc:Choice>
          <mc:Fallback>
            <w:pict>
              <v:group w14:anchorId="034A1F06" id="_x0000_s156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">
                <v:shape id="صورة 38" o:spid="_x0000_s157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">
                  <v:imagedata r:id="rId76" o:title=""/>
                </v:shape>
                <v:group id="مجموعة 39" o:spid="_x0000_s15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">
                  <v:group id="مجموعة 40" o:spid="_x0000_s15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">
                    <v:group id="مجموعة 41" o:spid="_x0000_s15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">
                      <v:shape id="شكل حر 42" o:spid="_x0000_s15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" fillcolor="#168489" stroked="f" strokeweight="1pt">
                        <v:stroke joinstyle="miter"/>
                      </v:roundrect>
                    </v:group>
                    <v:oval id="شكل بيضاوي 44" o:spid="_x0000_s15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" filled="f" strokecolor="#a5a5a5 [2092]" strokeweight="1pt">
                      <v:stroke joinstyle="miter"/>
                    </v:oval>
                  </v:group>
                  <v:shape id="مربع نص 41" o:spid="_x0000_s1577"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" filled="f" stroked="f">
                    <v:textbox style="mso-fit-shape-to-text:t">
                      <w:txbxContent>
                        <w:p w14:paraId="2770B8E8" w14:textId="3D7A008E" w:rsidR="00D0278B" w:rsidRPr="002E38F8" w:rsidRDefault="00D33F32" w:rsidP="00D0278B">
                          <w:pPr>
                            <w:rPr>
                              <w:rFonts w:eastAsia="Calibri" w:hAnsi="Adobe Arabic" w:cs="Adobe Arabic"/>
                              <w:b/>
                              <w:bCs/>
                              <w:color w:val="FFFFFF" w:themeColor="background1"/>
                              <w:kern w:val="24"/>
                              <w:sz w:val="36"/>
                              <w:szCs w:val="36"/>
                              <w:lang w:bidi="ar-EG"/>
                            </w:rPr>
                          </w:pPr>
                          <w:r w:rsidRPr="00D33F32">
                            <w:rPr>
                              <w:rFonts w:eastAsia="Calibri" w:hAnsi="Adobe Arabic" w:cs="Adobe Arabic"/>
                              <w:b/>
                              <w:bCs/>
                              <w:color w:val="FFFFFF" w:themeColor="background1"/>
                              <w:kern w:val="24"/>
                              <w:sz w:val="36"/>
                              <w:szCs w:val="36"/>
                              <w:rtl/>
                              <w:lang w:bidi="ar-EG"/>
                            </w:rPr>
                            <w:t>مهارات تطوير الذات المستمرة والتعل</w:t>
                          </w:r>
                          <w:r w:rsidRPr="00D33F32">
                            <w:rPr>
                              <w:rFonts w:eastAsia="Calibri" w:hAnsi="Adobe Arabic" w:cs="Adobe Arabic" w:hint="cs"/>
                              <w:b/>
                              <w:bCs/>
                              <w:color w:val="FFFFFF" w:themeColor="background1"/>
                              <w:kern w:val="24"/>
                              <w:sz w:val="36"/>
                              <w:szCs w:val="36"/>
                              <w:rtl/>
                              <w:lang w:bidi="ar-EG"/>
                            </w:rPr>
                            <w:t>ّ</w:t>
                          </w:r>
                          <w:r w:rsidRPr="00D33F32">
                            <w:rPr>
                              <w:rFonts w:eastAsia="Calibri" w:hAnsi="Adobe Arabic" w:cs="Adobe Arabic"/>
                              <w:b/>
                              <w:bCs/>
                              <w:color w:val="FFFFFF" w:themeColor="background1"/>
                              <w:kern w:val="24"/>
                              <w:sz w:val="36"/>
                              <w:szCs w:val="36"/>
                              <w:rtl/>
                              <w:lang w:bidi="ar-EG"/>
                            </w:rPr>
                            <w:t>م المهني</w:t>
                          </w:r>
                        </w:p>
                      </w:txbxContent>
                    </v:textbox>
                  </v:shape>
                </v:group>
                <w10:anchorlock/>
              </v:group>
            </w:pict>
          </mc:Fallback>
        </mc:AlternateContent>
      </w:r>
    </w:p>
    <w:p w14:paraId="5B336B3D" w14:textId="214677E4" w:rsidR="00D0278B" w:rsidRPr="00F464DE" w:rsidRDefault="00D33F32" w:rsidP="00D0278B">
      <w:pPr>
        <w:rPr>
          <w:rtl/>
        </w:rPr>
      </w:pPr>
      <w:r>
        <w:rPr>
          <w:noProof/>
        </w:rPr>
        <w:drawing>
          <wp:anchor distT="0" distB="0" distL="114300" distR="114300" simplePos="0" relativeHeight="252835840" behindDoc="0" locked="0" layoutInCell="1" allowOverlap="1" wp14:anchorId="5622CE87" wp14:editId="27722E83">
            <wp:simplePos x="0" y="0"/>
            <wp:positionH relativeFrom="margin">
              <wp:align>left</wp:align>
            </wp:positionH>
            <wp:positionV relativeFrom="paragraph">
              <wp:posOffset>12744</wp:posOffset>
            </wp:positionV>
            <wp:extent cx="1223010" cy="1223010"/>
            <wp:effectExtent l="0" t="0" r="0" b="0"/>
            <wp:wrapSquare wrapText="bothSides"/>
            <wp:docPr id="4122" name="Picture 4122" descr="Self confid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elf confidence "/>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F464DE">
        <w:rPr>
          <w:rtl/>
        </w:rPr>
        <w:t>في اقتصاد المعرفة الحالي، أصبح التعلّم المستمر ضرورة مهنية وليس ترفاً. وفقاً لتقرير صادر عن منظمة العمل الدولية، فإنّ متوسط "نصف عمر المهارة" (الوقت الذي تستغرقه المهارة لتفقد نصف قيمتها) انخفض من 30 سنة في الثمانينات إلى أقل من 5 سنوات اليوم، وأقل من سنتين في بعض القطاعات التقنية.</w:t>
      </w:r>
      <w:r w:rsidRPr="00D33F32">
        <w:t xml:space="preserve"> </w:t>
      </w:r>
    </w:p>
    <w:p w14:paraId="5EA5F62C" w14:textId="77777777" w:rsidR="00D0278B" w:rsidRDefault="00D0278B" w:rsidP="00D33F32">
      <w:pPr>
        <w:pStyle w:val="ad"/>
        <w:rPr>
          <w:b w:val="0"/>
          <w:bCs/>
          <w:color w:val="168489"/>
        </w:rPr>
      </w:pPr>
      <w:r w:rsidRPr="00D33F32">
        <w:rPr>
          <w:b w:val="0"/>
          <w:bCs/>
          <w:color w:val="168489"/>
          <w:rtl/>
        </w:rPr>
        <w:t>استراتيجيات التعلّم المستمر:</w:t>
      </w:r>
    </w:p>
    <w:p w14:paraId="5B81F33B" w14:textId="3AE315A1" w:rsidR="00D33F32" w:rsidRPr="00D33F32" w:rsidRDefault="00D33F32" w:rsidP="00D33F32">
      <w:pPr>
        <w:pStyle w:val="ad"/>
        <w:rPr>
          <w:b w:val="0"/>
          <w:bCs/>
          <w:color w:val="168489"/>
          <w:rtl/>
        </w:rPr>
      </w:pPr>
      <w:r w:rsidRPr="00D33F32">
        <w:rPr>
          <w:b w:val="0"/>
          <w:bCs/>
          <w:noProof/>
          <w:color w:val="168489"/>
        </w:rPr>
        <mc:AlternateContent>
          <mc:Choice Requires="wpg">
            <w:drawing>
              <wp:inline distT="0" distB="0" distL="0" distR="0" wp14:anchorId="34C1896C" wp14:editId="0F832CCB">
                <wp:extent cx="5755552" cy="1383983"/>
                <wp:effectExtent l="0" t="0" r="17145" b="26035"/>
                <wp:docPr id="4123" name="Group 4"/>
                <wp:cNvGraphicFramePr/>
                <a:graphic xmlns:a="http://schemas.openxmlformats.org/drawingml/2006/main">
                  <a:graphicData uri="http://schemas.microsoft.com/office/word/2010/wordprocessingGroup">
                    <wpg:wgp>
                      <wpg:cNvGrpSpPr/>
                      <wpg:grpSpPr>
                        <a:xfrm>
                          <a:off x="0" y="0"/>
                          <a:ext cx="5755552" cy="1383983"/>
                          <a:chOff x="0" y="0"/>
                          <a:chExt cx="5957713" cy="1432999"/>
                        </a:xfrm>
                      </wpg:grpSpPr>
                      <wpg:grpSp>
                        <wpg:cNvPr id="4124" name="Group 4124"/>
                        <wpg:cNvGrpSpPr/>
                        <wpg:grpSpPr>
                          <a:xfrm>
                            <a:off x="0" y="0"/>
                            <a:ext cx="1432998" cy="1432999"/>
                            <a:chOff x="0" y="0"/>
                            <a:chExt cx="1432998" cy="1432999"/>
                          </a:xfrm>
                        </wpg:grpSpPr>
                        <wpg:grpSp>
                          <wpg:cNvPr id="4125" name="Group 4125"/>
                          <wpg:cNvGrpSpPr/>
                          <wpg:grpSpPr>
                            <a:xfrm>
                              <a:off x="0" y="0"/>
                              <a:ext cx="1432998" cy="1432999"/>
                              <a:chOff x="0" y="0"/>
                              <a:chExt cx="1714500" cy="1714500"/>
                            </a:xfrm>
                          </wpg:grpSpPr>
                          <wps:wsp>
                            <wps:cNvPr id="4126" name="Rectangle: Diagonal Corners Rounded 4126"/>
                            <wps:cNvSpPr/>
                            <wps:spPr>
                              <a:xfrm flipV="1">
                                <a:off x="45971" y="23618"/>
                                <a:ext cx="1622560" cy="1667264"/>
                              </a:xfrm>
                              <a:prstGeom prst="round2DiagRect">
                                <a:avLst>
                                  <a:gd name="adj1" fmla="val 7948"/>
                                  <a:gd name="adj2" fmla="val 45033"/>
                                </a:avLst>
                              </a:pr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27" name="Oval 4127"/>
                            <wps:cNvSpPr/>
                            <wps:spPr>
                              <a:xfrm>
                                <a:off x="0" y="0"/>
                                <a:ext cx="1714500" cy="1714500"/>
                              </a:xfrm>
                              <a:prstGeom prst="ellipse">
                                <a:avLst/>
                              </a:prstGeom>
                              <a:solidFill>
                                <a:schemeClr val="bg1"/>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128" name="TextBox 4101"/>
                          <wps:cNvSpPr txBox="1"/>
                          <wps:spPr>
                            <a:xfrm>
                              <a:off x="38420" y="583874"/>
                              <a:ext cx="1355724" cy="409575"/>
                            </a:xfrm>
                            <a:prstGeom prst="rect">
                              <a:avLst/>
                            </a:prstGeom>
                            <a:noFill/>
                          </wps:spPr>
                          <wps:txbx>
                            <w:txbxContent>
                              <w:p w14:paraId="130F21C6" w14:textId="16E186BC" w:rsidR="00D33F32" w:rsidRDefault="00D33F32" w:rsidP="00D33F32">
                                <w:pPr>
                                  <w:bidi w:val="0"/>
                                  <w:jc w:val="center"/>
                                  <w:rPr>
                                    <w:rFonts w:ascii="Adobe Arabic" w:hAnsi="Adobe Arabic" w:cs="Adobe Arabic"/>
                                    <w:b/>
                                    <w:bCs/>
                                    <w:kern w:val="24"/>
                                    <w:sz w:val="40"/>
                                    <w:szCs w:val="40"/>
                                    <w:lang w:bidi="ar-SY"/>
                                  </w:rPr>
                                </w:pPr>
                                <w:r w:rsidRPr="00D33F32">
                                  <w:rPr>
                                    <w:rFonts w:ascii="Adobe Arabic" w:hAnsi="Adobe Arabic" w:cs="Adobe Arabic"/>
                                    <w:b/>
                                    <w:bCs/>
                                    <w:kern w:val="24"/>
                                    <w:sz w:val="40"/>
                                    <w:szCs w:val="40"/>
                                    <w:rtl/>
                                    <w:lang w:bidi="ar-SY"/>
                                  </w:rPr>
                                  <w:t>التعلّم التجريبي</w:t>
                                </w:r>
                              </w:p>
                            </w:txbxContent>
                          </wps:txbx>
                          <wps:bodyPr wrap="square" rtlCol="0">
                            <a:noAutofit/>
                          </wps:bodyPr>
                        </wps:wsp>
                      </wpg:grpSp>
                      <wpg:grpSp>
                        <wpg:cNvPr id="4129" name="Group 4129"/>
                        <wpg:cNvGrpSpPr/>
                        <wpg:grpSpPr>
                          <a:xfrm>
                            <a:off x="1508238" y="0"/>
                            <a:ext cx="4449475" cy="1432999"/>
                            <a:chOff x="1508238" y="0"/>
                            <a:chExt cx="4449475" cy="1432999"/>
                          </a:xfrm>
                        </wpg:grpSpPr>
                        <wpg:grpSp>
                          <wpg:cNvPr id="4130" name="Group 4130"/>
                          <wpg:cNvGrpSpPr/>
                          <wpg:grpSpPr>
                            <a:xfrm>
                              <a:off x="3016476" y="0"/>
                              <a:ext cx="1432998" cy="1432999"/>
                              <a:chOff x="3016476" y="0"/>
                              <a:chExt cx="1432998" cy="1432999"/>
                            </a:xfrm>
                          </wpg:grpSpPr>
                          <wpg:grpSp>
                            <wpg:cNvPr id="4131" name="Group 4131"/>
                            <wpg:cNvGrpSpPr/>
                            <wpg:grpSpPr>
                              <a:xfrm>
                                <a:off x="3016476" y="0"/>
                                <a:ext cx="1432998" cy="1432999"/>
                                <a:chOff x="3016478" y="0"/>
                                <a:chExt cx="1714500" cy="1714500"/>
                              </a:xfrm>
                            </wpg:grpSpPr>
                            <wps:wsp>
                              <wps:cNvPr id="4132" name="Rectangle: Diagonal Corners Rounded 4132"/>
                              <wps:cNvSpPr/>
                              <wps:spPr>
                                <a:xfrm flipV="1">
                                  <a:off x="3062449" y="23618"/>
                                  <a:ext cx="1622560" cy="1667264"/>
                                </a:xfrm>
                                <a:prstGeom prst="round2DiagRect">
                                  <a:avLst>
                                    <a:gd name="adj1" fmla="val 7948"/>
                                    <a:gd name="adj2" fmla="val 45033"/>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33" name="Oval 4133"/>
                              <wps:cNvSpPr/>
                              <wps:spPr>
                                <a:xfrm>
                                  <a:off x="3016478" y="0"/>
                                  <a:ext cx="1714500" cy="1714500"/>
                                </a:xfrm>
                                <a:prstGeom prst="ellipse">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134" name="TextBox 67"/>
                            <wps:cNvSpPr txBox="1"/>
                            <wps:spPr>
                              <a:xfrm>
                                <a:off x="3054534" y="418600"/>
                                <a:ext cx="1355724" cy="814420"/>
                              </a:xfrm>
                              <a:prstGeom prst="rect">
                                <a:avLst/>
                              </a:prstGeom>
                              <a:noFill/>
                            </wps:spPr>
                            <wps:txbx>
                              <w:txbxContent>
                                <w:p w14:paraId="03DEBEB5" w14:textId="1E9E3645" w:rsidR="00D33F32" w:rsidRDefault="00D33F32" w:rsidP="00D33F32">
                                  <w:pPr>
                                    <w:bidi w:val="0"/>
                                    <w:jc w:val="center"/>
                                    <w:rPr>
                                      <w:rFonts w:ascii="Adobe Arabic" w:hAnsi="Adobe Arabic" w:cs="Adobe Arabic"/>
                                      <w:b/>
                                      <w:bCs/>
                                      <w:kern w:val="24"/>
                                      <w:sz w:val="40"/>
                                      <w:szCs w:val="40"/>
                                      <w:lang w:bidi="ar-SY"/>
                                    </w:rPr>
                                  </w:pPr>
                                  <w:r w:rsidRPr="00D33F32">
                                    <w:rPr>
                                      <w:rFonts w:ascii="Adobe Arabic" w:hAnsi="Adobe Arabic" w:cs="Adobe Arabic"/>
                                      <w:b/>
                                      <w:bCs/>
                                      <w:kern w:val="24"/>
                                      <w:sz w:val="40"/>
                                      <w:szCs w:val="40"/>
                                      <w:rtl/>
                                      <w:lang w:bidi="ar-SY"/>
                                    </w:rPr>
                                    <w:t>التعلّم غير الرسمي</w:t>
                                  </w:r>
                                </w:p>
                              </w:txbxContent>
                            </wps:txbx>
                            <wps:bodyPr wrap="square" rtlCol="0">
                              <a:noAutofit/>
                            </wps:bodyPr>
                          </wps:wsp>
                        </wpg:grpSp>
                        <wpg:grpSp>
                          <wpg:cNvPr id="4135" name="Group 4135"/>
                          <wpg:cNvGrpSpPr/>
                          <wpg:grpSpPr>
                            <a:xfrm>
                              <a:off x="1508238" y="0"/>
                              <a:ext cx="4449475" cy="1432999"/>
                              <a:chOff x="1508238" y="0"/>
                              <a:chExt cx="4449475" cy="1432999"/>
                            </a:xfrm>
                          </wpg:grpSpPr>
                          <wpg:grpSp>
                            <wpg:cNvPr id="4136" name="Group 4136"/>
                            <wpg:cNvGrpSpPr/>
                            <wpg:grpSpPr>
                              <a:xfrm>
                                <a:off x="1508238" y="0"/>
                                <a:ext cx="1432998" cy="1432999"/>
                                <a:chOff x="1508238" y="0"/>
                                <a:chExt cx="1432998" cy="1432999"/>
                              </a:xfrm>
                            </wpg:grpSpPr>
                            <wpg:grpSp>
                              <wpg:cNvPr id="4137" name="Group 4137"/>
                              <wpg:cNvGrpSpPr/>
                              <wpg:grpSpPr>
                                <a:xfrm>
                                  <a:off x="1508238" y="0"/>
                                  <a:ext cx="1432998" cy="1432999"/>
                                  <a:chOff x="1508239" y="0"/>
                                  <a:chExt cx="1714500" cy="1714500"/>
                                </a:xfrm>
                              </wpg:grpSpPr>
                              <wps:wsp>
                                <wps:cNvPr id="4138" name="Rectangle: Diagonal Corners Rounded 4138"/>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39" name="Oval 4139"/>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140" name="TextBox 71"/>
                              <wps:cNvSpPr txBox="1"/>
                              <wps:spPr>
                                <a:xfrm>
                                  <a:off x="1546622" y="583874"/>
                                  <a:ext cx="1355724" cy="409575"/>
                                </a:xfrm>
                                <a:prstGeom prst="rect">
                                  <a:avLst/>
                                </a:prstGeom>
                                <a:noFill/>
                              </wps:spPr>
                              <wps:txbx>
                                <w:txbxContent>
                                  <w:p w14:paraId="6F339498" w14:textId="77777777" w:rsidR="00D33F32" w:rsidRPr="00D33F32" w:rsidRDefault="00D33F32" w:rsidP="00D33F32">
                                    <w:pPr>
                                      <w:bidi w:val="0"/>
                                      <w:jc w:val="center"/>
                                      <w:rPr>
                                        <w:rFonts w:ascii="Adobe Arabic" w:hAnsi="Adobe Arabic" w:cs="Adobe Arabic"/>
                                        <w:b/>
                                        <w:bCs/>
                                        <w:kern w:val="24"/>
                                        <w:sz w:val="40"/>
                                        <w:szCs w:val="40"/>
                                        <w:lang w:bidi="ar-SY"/>
                                      </w:rPr>
                                    </w:pPr>
                                    <w:r w:rsidRPr="00D33F32">
                                      <w:rPr>
                                        <w:rFonts w:ascii="Adobe Arabic" w:hAnsi="Adobe Arabic" w:cs="Adobe Arabic"/>
                                        <w:b/>
                                        <w:bCs/>
                                        <w:kern w:val="24"/>
                                        <w:sz w:val="40"/>
                                        <w:szCs w:val="40"/>
                                        <w:rtl/>
                                        <w:lang w:bidi="ar-SY"/>
                                      </w:rPr>
                                      <w:t>التعلّم الاجتماعي</w:t>
                                    </w:r>
                                  </w:p>
                                  <w:p w14:paraId="21F407FE" w14:textId="59D8DA17" w:rsidR="00D33F32" w:rsidRDefault="00D33F32" w:rsidP="00D33F32">
                                    <w:pPr>
                                      <w:bidi w:val="0"/>
                                      <w:jc w:val="center"/>
                                      <w:rPr>
                                        <w:rFonts w:ascii="Adobe Arabic" w:hAnsi="Adobe Arabic" w:cs="Adobe Arabic"/>
                                        <w:b/>
                                        <w:bCs/>
                                        <w:kern w:val="24"/>
                                        <w:sz w:val="40"/>
                                        <w:szCs w:val="40"/>
                                        <w:lang w:bidi="ar-SY"/>
                                      </w:rPr>
                                    </w:pPr>
                                  </w:p>
                                </w:txbxContent>
                              </wps:txbx>
                              <wps:bodyPr wrap="square" rtlCol="0">
                                <a:noAutofit/>
                              </wps:bodyPr>
                            </wps:wsp>
                          </wpg:grpSp>
                          <wpg:grpSp>
                            <wpg:cNvPr id="4141" name="Group 4141"/>
                            <wpg:cNvGrpSpPr/>
                            <wpg:grpSpPr>
                              <a:xfrm>
                                <a:off x="4524715" y="0"/>
                                <a:ext cx="1432998" cy="1432999"/>
                                <a:chOff x="4524715" y="0"/>
                                <a:chExt cx="1432998" cy="1432999"/>
                              </a:xfrm>
                            </wpg:grpSpPr>
                            <wpg:grpSp>
                              <wpg:cNvPr id="4142" name="Group 4142"/>
                              <wpg:cNvGrpSpPr/>
                              <wpg:grpSpPr>
                                <a:xfrm>
                                  <a:off x="4524715" y="0"/>
                                  <a:ext cx="1432998" cy="1432999"/>
                                  <a:chOff x="4524717" y="0"/>
                                  <a:chExt cx="1714500" cy="1714500"/>
                                </a:xfrm>
                              </wpg:grpSpPr>
                              <wps:wsp>
                                <wps:cNvPr id="4143" name="Rectangle: Diagonal Corners Rounded 4143"/>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44" name="Oval 4144"/>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145" name="TextBox 4142"/>
                              <wps:cNvSpPr txBox="1"/>
                              <wps:spPr>
                                <a:xfrm>
                                  <a:off x="4563026" y="583874"/>
                                  <a:ext cx="1355724" cy="409575"/>
                                </a:xfrm>
                                <a:prstGeom prst="rect">
                                  <a:avLst/>
                                </a:prstGeom>
                                <a:noFill/>
                              </wps:spPr>
                              <wps:txbx>
                                <w:txbxContent>
                                  <w:p w14:paraId="3AE362AD" w14:textId="77777777" w:rsidR="00D33F32" w:rsidRPr="00D33F32" w:rsidRDefault="00D33F32" w:rsidP="00D33F32">
                                    <w:pPr>
                                      <w:bidi w:val="0"/>
                                      <w:jc w:val="center"/>
                                      <w:rPr>
                                        <w:rFonts w:ascii="Adobe Arabic" w:hAnsi="Adobe Arabic" w:cs="Adobe Arabic"/>
                                        <w:b/>
                                        <w:bCs/>
                                        <w:kern w:val="24"/>
                                        <w:sz w:val="40"/>
                                        <w:szCs w:val="40"/>
                                        <w:lang w:bidi="ar-SY"/>
                                      </w:rPr>
                                    </w:pPr>
                                    <w:r w:rsidRPr="00D33F32">
                                      <w:rPr>
                                        <w:rFonts w:ascii="Adobe Arabic" w:hAnsi="Adobe Arabic" w:cs="Adobe Arabic"/>
                                        <w:b/>
                                        <w:bCs/>
                                        <w:kern w:val="24"/>
                                        <w:sz w:val="40"/>
                                        <w:szCs w:val="40"/>
                                        <w:rtl/>
                                        <w:lang w:bidi="ar-SY"/>
                                      </w:rPr>
                                      <w:t>التعلّم الرسمي</w:t>
                                    </w:r>
                                  </w:p>
                                  <w:p w14:paraId="13E0246E" w14:textId="41B79531" w:rsidR="00D33F32" w:rsidRDefault="00D33F32" w:rsidP="00D33F32">
                                    <w:pPr>
                                      <w:bidi w:val="0"/>
                                      <w:jc w:val="center"/>
                                      <w:rPr>
                                        <w:rFonts w:ascii="Adobe Arabic" w:hAnsi="Adobe Arabic" w:cs="Adobe Arabic"/>
                                        <w:b/>
                                        <w:bCs/>
                                        <w:kern w:val="24"/>
                                        <w:sz w:val="40"/>
                                        <w:szCs w:val="40"/>
                                        <w:lang w:bidi="ar-SY"/>
                                      </w:rPr>
                                    </w:pPr>
                                  </w:p>
                                </w:txbxContent>
                              </wps:txbx>
                              <wps:bodyPr wrap="square" rtlCol="0">
                                <a:noAutofit/>
                              </wps:bodyPr>
                            </wps:wsp>
                          </wpg:grpSp>
                        </wpg:grpSp>
                      </wpg:grpSp>
                    </wpg:wgp>
                  </a:graphicData>
                </a:graphic>
              </wp:inline>
            </w:drawing>
          </mc:Choice>
          <mc:Fallback>
            <w:pict>
              <v:group w14:anchorId="34C1896C" id="Group 4" o:spid="_x0000_s1578" style="width:453.2pt;height:109pt;mso-position-horizontal-relative:char;mso-position-vertical-relative:line" coordsize="59577,1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">
                <v:group id="Group 4124" o:spid="_x0000_s1579" style="position:absolute;width:14329;height:14329"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">
                  <v:group id="Group 4125" o:spid="_x0000_s1580"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x41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3hJFin8vglPQK5/AAAA//8DAFBLAQItABQABgAIAAAAIQDb4fbL7gAAAIUBAAATAAAAAAAA&#10;AAAAAAAAAAAAAABbQ29udGVudF9UeXBlc10ueG1sUEsBAi0AFAAGAAgAAAAhAFr0LFu/AAAAFQEA&#10;AAsAAAAAAAAAAAAAAAAAHwEAAF9yZWxzLy5yZWxzUEsBAi0AFAAGAAgAAAAhAMkHHjXHAAAA3QAA&#10;AA8AAAAAAAAAAAAAAAAABwIAAGRycy9kb3ducmV2LnhtbFBLBQYAAAAAAwADALcAAAD7AgAAAAA=&#10;">
                    <v:shape id="Rectangle: Diagonal Corners Rounded 4126" o:spid="_x0000_s1581" style="position:absolute;left:45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" path="m128961,l891873,v403547,,730687,327140,730687,730687l1622560,1538303v,71223,-57738,128961,-128961,128961l730687,1667264c327140,1667264,,1340124,,936577l,128961c,57738,57738,,128961,xe" fillcolor="#2e74b5 [2408]" strokecolor="#2e74b5 [2408]" strokeweight="1pt">
                      <v:stroke joinstyle="miter"/>
                      <v:path arrowok="t" o:connecttype="custom" o:connectlocs="128961,0;891873,0;1622560,730687;1622560,1538303;1493599,1667264;730687,1667264;0,936577;0,128961;128961,0" o:connectangles="0,0,0,0,0,0,0,0,0"/>
                    </v:shape>
                    <v:oval id="Oval 4127" o:spid="_x0000_s1582"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" fillcolor="white [3212]" strokecolor="#2e74b5 [2408]" strokeweight="1pt">
                      <v:stroke joinstyle="miter"/>
                    </v:oval>
                  </v:group>
                  <v:shape id="TextBox 4101" o:spid="_x0000_s1583" type="#_x0000_t202" style="position:absolute;left:384;top:5838;width:135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" filled="f" stroked="f">
                    <v:textbox>
                      <w:txbxContent>
                        <w:p w14:paraId="130F21C6" w14:textId="16E186BC" w:rsidR="00D33F32" w:rsidRDefault="00D33F32" w:rsidP="00D33F32">
                          <w:pPr>
                            <w:bidi w:val="0"/>
                            <w:jc w:val="center"/>
                            <w:rPr>
                              <w:rFonts w:ascii="Adobe Arabic" w:hAnsi="Adobe Arabic" w:cs="Adobe Arabic"/>
                              <w:b/>
                              <w:bCs/>
                              <w:kern w:val="24"/>
                              <w:sz w:val="40"/>
                              <w:szCs w:val="40"/>
                              <w:lang w:bidi="ar-SY"/>
                            </w:rPr>
                          </w:pPr>
                          <w:r w:rsidRPr="00D33F32">
                            <w:rPr>
                              <w:rFonts w:ascii="Adobe Arabic" w:hAnsi="Adobe Arabic" w:cs="Adobe Arabic"/>
                              <w:b/>
                              <w:bCs/>
                              <w:kern w:val="24"/>
                              <w:sz w:val="40"/>
                              <w:szCs w:val="40"/>
                              <w:rtl/>
                              <w:lang w:bidi="ar-SY"/>
                            </w:rPr>
                            <w:t>التعلّم التجريبي</w:t>
                          </w:r>
                        </w:p>
                      </w:txbxContent>
                    </v:textbox>
                  </v:shape>
                </v:group>
                <v:group id="Group 4129" o:spid="_x0000_s1584"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hQw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qP3+H5JjwBuf4DAAD//wMAUEsBAi0AFAAGAAgAAAAhANvh9svuAAAAhQEAABMAAAAAAAAA&#10;AAAAAAAAAAAAAFtDb250ZW50X1R5cGVzXS54bWxQSwECLQAUAAYACAAAACEAWvQsW78AAAAVAQAA&#10;CwAAAAAAAAAAAAAAAAAfAQAAX3JlbHMvLnJlbHNQSwECLQAUAAYACAAAACEASEoUMMYAAADdAAAA&#10;DwAAAAAAAAAAAAAAAAAHAgAAZHJzL2Rvd25yZXYueG1sUEsFBgAAAAADAAMAtwAAAPoCAAAAAA==&#10;">
                  <v:group id="Group 4130" o:spid="_x0000_s1585" style="position:absolute;left:30164;width:14330;height:14329" coordorigin="3016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">
                    <v:group id="Group 4131" o:spid="_x0000_s1586" style="position:absolute;left:30164;width:14330;height:14329" coordorigin="301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">
                      <v:shape id="Rectangle: Diagonal Corners Rounded 4132" o:spid="_x0000_s1587" style="position:absolute;left:30624;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" path="m128961,l891873,v403547,,730687,327140,730687,730687l1622560,1538303v,71223,-57738,128961,-128961,128961l730687,1667264c327140,1667264,,1340124,,936577l,128961c,57738,57738,,128961,xe" fillcolor="#7f7f7f [1612]" strokecolor="#7f7f7f [1612]" strokeweight="1pt">
                        <v:stroke joinstyle="miter"/>
                        <v:path arrowok="t" o:connecttype="custom" o:connectlocs="128961,0;891873,0;1622560,730687;1622560,1538303;1493599,1667264;730687,1667264;0,936577;0,128961;128961,0" o:connectangles="0,0,0,0,0,0,0,0,0"/>
                      </v:shape>
                      <v:oval id="Oval 4133" o:spid="_x0000_s1588" style="position:absolute;left:301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" fillcolor="white [3212]" strokecolor="#7f7f7f [1612]" strokeweight="1pt">
                        <v:stroke joinstyle="miter"/>
                      </v:oval>
                    </v:group>
                    <v:shape id="TextBox 67" o:spid="_x0000_s1589" type="#_x0000_t202" style="position:absolute;left:30545;top:4186;width:13557;height:8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" filled="f" stroked="f">
                      <v:textbox>
                        <w:txbxContent>
                          <w:p w14:paraId="03DEBEB5" w14:textId="1E9E3645" w:rsidR="00D33F32" w:rsidRDefault="00D33F32" w:rsidP="00D33F32">
                            <w:pPr>
                              <w:bidi w:val="0"/>
                              <w:jc w:val="center"/>
                              <w:rPr>
                                <w:rFonts w:ascii="Adobe Arabic" w:hAnsi="Adobe Arabic" w:cs="Adobe Arabic"/>
                                <w:b/>
                                <w:bCs/>
                                <w:kern w:val="24"/>
                                <w:sz w:val="40"/>
                                <w:szCs w:val="40"/>
                                <w:lang w:bidi="ar-SY"/>
                              </w:rPr>
                            </w:pPr>
                            <w:r w:rsidRPr="00D33F32">
                              <w:rPr>
                                <w:rFonts w:ascii="Adobe Arabic" w:hAnsi="Adobe Arabic" w:cs="Adobe Arabic"/>
                                <w:b/>
                                <w:bCs/>
                                <w:kern w:val="24"/>
                                <w:sz w:val="40"/>
                                <w:szCs w:val="40"/>
                                <w:rtl/>
                                <w:lang w:bidi="ar-SY"/>
                              </w:rPr>
                              <w:t>التعلّم غير الرسمي</w:t>
                            </w:r>
                          </w:p>
                        </w:txbxContent>
                      </v:textbox>
                    </v:shape>
                  </v:group>
                  <v:group id="Group 4135" o:spid="_x0000_s1590"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">
                    <v:group id="Group 4136" o:spid="_x0000_s1591" style="position:absolute;left:15082;width:14330;height:14329" coordorigin="15082"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">
                      <v:group id="Group 4137" o:spid="_x0000_s1592" style="position:absolute;left:15082;width:14330;height:14329" coordorigin="1508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">
                        <v:shape id="Rectangle: Diagonal Corners Rounded 4138" o:spid="_x0000_s1593" style="position:absolute;left:15542;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4139" o:spid="_x0000_s1594" style="position:absolute;left:1508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" fillcolor="white [3212]" strokecolor="#ffd366" strokeweight="1pt">
                          <v:stroke joinstyle="miter"/>
                        </v:oval>
                      </v:group>
                      <v:shape id="TextBox 71" o:spid="_x0000_s1595" type="#_x0000_t202" style="position:absolute;left:15466;top:5838;width:135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" filled="f" stroked="f">
                        <v:textbox>
                          <w:txbxContent>
                            <w:p w14:paraId="6F339498" w14:textId="77777777" w:rsidR="00D33F32" w:rsidRPr="00D33F32" w:rsidRDefault="00D33F32" w:rsidP="00D33F32">
                              <w:pPr>
                                <w:bidi w:val="0"/>
                                <w:jc w:val="center"/>
                                <w:rPr>
                                  <w:rFonts w:ascii="Adobe Arabic" w:hAnsi="Adobe Arabic" w:cs="Adobe Arabic"/>
                                  <w:b/>
                                  <w:bCs/>
                                  <w:kern w:val="24"/>
                                  <w:sz w:val="40"/>
                                  <w:szCs w:val="40"/>
                                  <w:lang w:bidi="ar-SY"/>
                                </w:rPr>
                              </w:pPr>
                              <w:r w:rsidRPr="00D33F32">
                                <w:rPr>
                                  <w:rFonts w:ascii="Adobe Arabic" w:hAnsi="Adobe Arabic" w:cs="Adobe Arabic"/>
                                  <w:b/>
                                  <w:bCs/>
                                  <w:kern w:val="24"/>
                                  <w:sz w:val="40"/>
                                  <w:szCs w:val="40"/>
                                  <w:rtl/>
                                  <w:lang w:bidi="ar-SY"/>
                                </w:rPr>
                                <w:t>التعلّم الاجتماعي</w:t>
                              </w:r>
                            </w:p>
                            <w:p w14:paraId="21F407FE" w14:textId="59D8DA17" w:rsidR="00D33F32" w:rsidRDefault="00D33F32" w:rsidP="00D33F32">
                              <w:pPr>
                                <w:bidi w:val="0"/>
                                <w:jc w:val="center"/>
                                <w:rPr>
                                  <w:rFonts w:ascii="Adobe Arabic" w:hAnsi="Adobe Arabic" w:cs="Adobe Arabic"/>
                                  <w:b/>
                                  <w:bCs/>
                                  <w:kern w:val="24"/>
                                  <w:sz w:val="40"/>
                                  <w:szCs w:val="40"/>
                                  <w:lang w:bidi="ar-SY"/>
                                </w:rPr>
                              </w:pPr>
                            </w:p>
                          </w:txbxContent>
                        </v:textbox>
                      </v:shape>
                    </v:group>
                    <v:group id="Group 4141" o:spid="_x0000_s1596" style="position:absolute;left:45247;width:14330;height:14329" coordorigin="45247"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">
                      <v:group id="Group 4142" o:spid="_x0000_s1597" style="position:absolute;left:45247;width:14330;height:14329" coordorigin="45247"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">
                        <v:shape id="Rectangle: Diagonal Corners Rounded 4143" o:spid="_x0000_s1598" style="position:absolute;left:45706;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4144" o:spid="_x0000_s1599" style="position:absolute;left:45247;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" fillcolor="white [3212]" strokecolor="#168489" strokeweight="1pt">
                          <v:stroke joinstyle="miter"/>
                        </v:oval>
                      </v:group>
                      <v:shape id="TextBox 4142" o:spid="_x0000_s1600" type="#_x0000_t202" style="position:absolute;left:45630;top:5838;width:135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" filled="f" stroked="f">
                        <v:textbox>
                          <w:txbxContent>
                            <w:p w14:paraId="3AE362AD" w14:textId="77777777" w:rsidR="00D33F32" w:rsidRPr="00D33F32" w:rsidRDefault="00D33F32" w:rsidP="00D33F32">
                              <w:pPr>
                                <w:bidi w:val="0"/>
                                <w:jc w:val="center"/>
                                <w:rPr>
                                  <w:rFonts w:ascii="Adobe Arabic" w:hAnsi="Adobe Arabic" w:cs="Adobe Arabic"/>
                                  <w:b/>
                                  <w:bCs/>
                                  <w:kern w:val="24"/>
                                  <w:sz w:val="40"/>
                                  <w:szCs w:val="40"/>
                                  <w:lang w:bidi="ar-SY"/>
                                </w:rPr>
                              </w:pPr>
                              <w:r w:rsidRPr="00D33F32">
                                <w:rPr>
                                  <w:rFonts w:ascii="Adobe Arabic" w:hAnsi="Adobe Arabic" w:cs="Adobe Arabic"/>
                                  <w:b/>
                                  <w:bCs/>
                                  <w:kern w:val="24"/>
                                  <w:sz w:val="40"/>
                                  <w:szCs w:val="40"/>
                                  <w:rtl/>
                                  <w:lang w:bidi="ar-SY"/>
                                </w:rPr>
                                <w:t>التعلّم الرسمي</w:t>
                              </w:r>
                            </w:p>
                            <w:p w14:paraId="13E0246E" w14:textId="41B79531" w:rsidR="00D33F32" w:rsidRDefault="00D33F32" w:rsidP="00D33F32">
                              <w:pPr>
                                <w:bidi w:val="0"/>
                                <w:jc w:val="center"/>
                                <w:rPr>
                                  <w:rFonts w:ascii="Adobe Arabic" w:hAnsi="Adobe Arabic" w:cs="Adobe Arabic"/>
                                  <w:b/>
                                  <w:bCs/>
                                  <w:kern w:val="24"/>
                                  <w:sz w:val="40"/>
                                  <w:szCs w:val="40"/>
                                  <w:lang w:bidi="ar-SY"/>
                                </w:rPr>
                              </w:pPr>
                            </w:p>
                          </w:txbxContent>
                        </v:textbox>
                      </v:shape>
                    </v:group>
                  </v:group>
                </v:group>
                <w10:anchorlock/>
              </v:group>
            </w:pict>
          </mc:Fallback>
        </mc:AlternateContent>
      </w:r>
    </w:p>
    <w:p w14:paraId="239A25DD" w14:textId="288E1214" w:rsidR="00D0278B" w:rsidRPr="00F464DE" w:rsidRDefault="00D0278B" w:rsidP="00D33F32">
      <w:pPr>
        <w:keepNext/>
        <w:rPr>
          <w:b/>
          <w:bCs/>
          <w:rtl/>
        </w:rPr>
      </w:pPr>
      <w:r w:rsidRPr="002A078C">
        <w:rPr>
          <w:rFonts w:ascii="Sakkal Majalla" w:hAnsi="Sakkal Majalla"/>
          <w:noProof/>
          <w:sz w:val="34"/>
          <w:lang w:bidi="ar-EG"/>
        </w:rPr>
        <w:lastRenderedPageBreak/>
        <mc:AlternateContent>
          <mc:Choice Requires="wpg">
            <w:drawing>
              <wp:inline distT="0" distB="0" distL="0" distR="0" wp14:anchorId="6D584056" wp14:editId="08C0764A">
                <wp:extent cx="5731510" cy="891540"/>
                <wp:effectExtent l="0" t="0" r="2540" b="22860"/>
                <wp:docPr id="61926102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19261026" name="مجموعة 47"/>
                        <wpg:cNvGrpSpPr/>
                        <wpg:grpSpPr>
                          <a:xfrm>
                            <a:off x="0" y="0"/>
                            <a:ext cx="5731510" cy="895351"/>
                            <a:chOff x="0" y="0"/>
                            <a:chExt cx="5878196" cy="918845"/>
                          </a:xfrm>
                        </wpg:grpSpPr>
                        <wpg:grpSp>
                          <wpg:cNvPr id="619261027" name="مجموعة 48"/>
                          <wpg:cNvGrpSpPr/>
                          <wpg:grpSpPr>
                            <a:xfrm>
                              <a:off x="0" y="0"/>
                              <a:ext cx="5878196" cy="918845"/>
                              <a:chOff x="0" y="0"/>
                              <a:chExt cx="6240348" cy="919070"/>
                            </a:xfrm>
                          </wpg:grpSpPr>
                          <wpg:grpSp>
                            <wpg:cNvPr id="619261028" name="مجموعة 49"/>
                            <wpg:cNvGrpSpPr/>
                            <wpg:grpSpPr>
                              <a:xfrm>
                                <a:off x="0" y="169208"/>
                                <a:ext cx="5433072" cy="580613"/>
                                <a:chOff x="0" y="169208"/>
                                <a:chExt cx="5433072" cy="580613"/>
                              </a:xfrm>
                            </wpg:grpSpPr>
                            <wps:wsp>
                              <wps:cNvPr id="6192610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32" name="مربع نص 41"/>
                          <wps:cNvSpPr txBox="1"/>
                          <wps:spPr>
                            <a:xfrm>
                              <a:off x="204466" y="256739"/>
                              <a:ext cx="4615440" cy="389397"/>
                            </a:xfrm>
                            <a:prstGeom prst="rect">
                              <a:avLst/>
                            </a:prstGeom>
                            <a:noFill/>
                          </wps:spPr>
                          <wps:txbx>
                            <w:txbxContent>
                              <w:p w14:paraId="6BAB5FFB" w14:textId="0AAF7BF2"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التعلّم الرسمي</w:t>
                                </w:r>
                              </w:p>
                            </w:txbxContent>
                          </wps:txbx>
                          <wps:bodyPr wrap="square" rtlCol="1">
                            <a:spAutoFit/>
                          </wps:bodyPr>
                        </wps:wsp>
                      </wpg:grpSp>
                      <pic:pic xmlns:pic="http://schemas.openxmlformats.org/drawingml/2006/picture">
                        <pic:nvPicPr>
                          <pic:cNvPr id="619261033"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D584056" id="_x0000_s160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7AeIBbQcAAPU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16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">
                  <v:group id="مجموعة 48" o:spid="_x0000_s16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">
                    <v:group id="مجموعة 49" o:spid="_x0000_s16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">
                      <v:shape id="شكل حر 50" o:spid="_x0000_s16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" fillcolor="#a5a5a5 [2092]" stroked="f" strokeweight="1pt">
                        <v:stroke joinstyle="miter"/>
                      </v:roundrect>
                    </v:group>
                    <v:oval id="شكل بيضاوي 52" o:spid="_x0000_s16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" filled="f" strokecolor="#168489" strokeweight="1pt">
                      <v:stroke joinstyle="miter"/>
                    </v:oval>
                  </v:group>
                  <v:shape id="مربع نص 41" o:spid="_x0000_s1608"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" filled="f" stroked="f">
                    <v:textbox style="mso-fit-shape-to-text:t">
                      <w:txbxContent>
                        <w:p w14:paraId="6BAB5FFB" w14:textId="0AAF7BF2"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التعلّم الرسمي</w:t>
                          </w:r>
                        </w:p>
                      </w:txbxContent>
                    </v:textbox>
                  </v:shape>
                </v:group>
                <v:shape id="صورة 54" o:spid="_x0000_s160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">
                  <v:imagedata r:id="rId104" o:title=""/>
                </v:shape>
                <w10:anchorlock/>
              </v:group>
            </w:pict>
          </mc:Fallback>
        </mc:AlternateContent>
      </w:r>
    </w:p>
    <w:p w14:paraId="39A30D23" w14:textId="77777777" w:rsidR="00D0278B" w:rsidRPr="00F464DE" w:rsidRDefault="00D0278B" w:rsidP="00D0278B">
      <w:pPr>
        <w:rPr>
          <w:rtl/>
        </w:rPr>
      </w:pPr>
      <w:r w:rsidRPr="00F464DE">
        <w:rPr>
          <w:rtl/>
        </w:rPr>
        <w:t>- البرامج الأكاديمية والشهادات المهنية.</w:t>
      </w:r>
    </w:p>
    <w:p w14:paraId="3F3BD0BB" w14:textId="77777777" w:rsidR="00D0278B" w:rsidRPr="00F464DE" w:rsidRDefault="00D0278B" w:rsidP="00D0278B">
      <w:pPr>
        <w:rPr>
          <w:rtl/>
        </w:rPr>
      </w:pPr>
      <w:r w:rsidRPr="00F464DE">
        <w:rPr>
          <w:rtl/>
        </w:rPr>
        <w:t>- الدورات التدريبية المتخصّصة.</w:t>
      </w:r>
    </w:p>
    <w:p w14:paraId="74C367AD" w14:textId="77777777" w:rsidR="00D0278B" w:rsidRDefault="00D0278B" w:rsidP="00D0278B">
      <w:pPr>
        <w:rPr>
          <w:rtl/>
        </w:rPr>
      </w:pPr>
      <w:r w:rsidRPr="00F464DE">
        <w:rPr>
          <w:rtl/>
        </w:rPr>
        <w:t>- ورش العمل والمؤتمرات.</w:t>
      </w:r>
    </w:p>
    <w:p w14:paraId="7AE743BD" w14:textId="51ACD462"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6E5C90F6" wp14:editId="3CBD3721">
                <wp:extent cx="5731510" cy="891540"/>
                <wp:effectExtent l="0" t="0" r="2540" b="22860"/>
                <wp:docPr id="61926103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19261035" name="مجموعة 47"/>
                        <wpg:cNvGrpSpPr/>
                        <wpg:grpSpPr>
                          <a:xfrm>
                            <a:off x="0" y="0"/>
                            <a:ext cx="5731510" cy="895351"/>
                            <a:chOff x="0" y="0"/>
                            <a:chExt cx="5878196" cy="918845"/>
                          </a:xfrm>
                        </wpg:grpSpPr>
                        <wpg:grpSp>
                          <wpg:cNvPr id="619261036" name="مجموعة 48"/>
                          <wpg:cNvGrpSpPr/>
                          <wpg:grpSpPr>
                            <a:xfrm>
                              <a:off x="0" y="0"/>
                              <a:ext cx="5878196" cy="918845"/>
                              <a:chOff x="0" y="0"/>
                              <a:chExt cx="6240348" cy="919070"/>
                            </a:xfrm>
                          </wpg:grpSpPr>
                          <wpg:grpSp>
                            <wpg:cNvPr id="619261037" name="مجموعة 49"/>
                            <wpg:cNvGrpSpPr/>
                            <wpg:grpSpPr>
                              <a:xfrm>
                                <a:off x="0" y="169208"/>
                                <a:ext cx="5433072" cy="580613"/>
                                <a:chOff x="0" y="169208"/>
                                <a:chExt cx="5433072" cy="580613"/>
                              </a:xfrm>
                            </wpg:grpSpPr>
                            <wps:wsp>
                              <wps:cNvPr id="6192610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3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4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41" name="مربع نص 41"/>
                          <wps:cNvSpPr txBox="1"/>
                          <wps:spPr>
                            <a:xfrm>
                              <a:off x="204466" y="256739"/>
                              <a:ext cx="4615440" cy="389397"/>
                            </a:xfrm>
                            <a:prstGeom prst="rect">
                              <a:avLst/>
                            </a:prstGeom>
                            <a:noFill/>
                          </wps:spPr>
                          <wps:txbx>
                            <w:txbxContent>
                              <w:p w14:paraId="151E97A8" w14:textId="10BDE43F"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التعلّم غير الرسمي</w:t>
                                </w:r>
                              </w:p>
                            </w:txbxContent>
                          </wps:txbx>
                          <wps:bodyPr wrap="square" rtlCol="1">
                            <a:spAutoFit/>
                          </wps:bodyPr>
                        </wps:wsp>
                      </wpg:grpSp>
                      <pic:pic xmlns:pic="http://schemas.openxmlformats.org/drawingml/2006/picture">
                        <pic:nvPicPr>
                          <pic:cNvPr id="619261042"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E5C90F6" id="_x0000_s161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wzQ4ZcwcAAPU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6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">
                  <v:group id="مجموعة 48" o:spid="_x0000_s16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">
                    <v:group id="مجموعة 49" o:spid="_x0000_s16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">
                      <v:shape id="شكل حر 50" o:spid="_x0000_s16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" fillcolor="#a5a5a5 [2092]" stroked="f" strokeweight="1pt">
                        <v:stroke joinstyle="miter"/>
                      </v:roundrect>
                    </v:group>
                    <v:oval id="شكل بيضاوي 52" o:spid="_x0000_s16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" filled="f" strokecolor="#168489" strokeweight="1pt">
                      <v:stroke joinstyle="miter"/>
                    </v:oval>
                  </v:group>
                  <v:shape id="مربع نص 41" o:spid="_x0000_s1617"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" filled="f" stroked="f">
                    <v:textbox style="mso-fit-shape-to-text:t">
                      <w:txbxContent>
                        <w:p w14:paraId="151E97A8" w14:textId="10BDE43F"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التعلّم غير الرسمي</w:t>
                          </w:r>
                        </w:p>
                      </w:txbxContent>
                    </v:textbox>
                  </v:shape>
                </v:group>
                <v:shape id="صورة 54" o:spid="_x0000_s161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">
                  <v:imagedata r:id="rId104" o:title=""/>
                </v:shape>
                <w10:anchorlock/>
              </v:group>
            </w:pict>
          </mc:Fallback>
        </mc:AlternateContent>
      </w:r>
    </w:p>
    <w:p w14:paraId="09D1D14C" w14:textId="77777777" w:rsidR="00D0278B" w:rsidRPr="00F464DE" w:rsidRDefault="00D0278B" w:rsidP="00D0278B">
      <w:pPr>
        <w:rPr>
          <w:rtl/>
        </w:rPr>
      </w:pPr>
      <w:r w:rsidRPr="00F464DE">
        <w:rPr>
          <w:rtl/>
        </w:rPr>
        <w:t>- المنصات التعليمية الإلكترونية (</w:t>
      </w:r>
      <w:r w:rsidRPr="00F464DE">
        <w:t>Coursera, LinkedIn Learning, Udemy</w:t>
      </w:r>
      <w:r w:rsidRPr="00F464DE">
        <w:rPr>
          <w:rtl/>
        </w:rPr>
        <w:t>).</w:t>
      </w:r>
    </w:p>
    <w:p w14:paraId="5157044F" w14:textId="77777777" w:rsidR="00D0278B" w:rsidRPr="00F464DE" w:rsidRDefault="00D0278B" w:rsidP="00D0278B">
      <w:pPr>
        <w:rPr>
          <w:rtl/>
        </w:rPr>
      </w:pPr>
      <w:r w:rsidRPr="00F464DE">
        <w:rPr>
          <w:rtl/>
        </w:rPr>
        <w:t>- القراءة المستمرة (كتب، مجلات متخصّصة، مدوّنات مهنية).</w:t>
      </w:r>
    </w:p>
    <w:p w14:paraId="124D3147" w14:textId="77777777" w:rsidR="00D0278B" w:rsidRDefault="00D0278B" w:rsidP="00D0278B">
      <w:pPr>
        <w:rPr>
          <w:rtl/>
        </w:rPr>
      </w:pPr>
      <w:r w:rsidRPr="00F464DE">
        <w:rPr>
          <w:rtl/>
        </w:rPr>
        <w:t>- البودكاست والفيديوهات التعليمية.</w:t>
      </w:r>
    </w:p>
    <w:p w14:paraId="4EA6E5F0" w14:textId="0D4C7F55"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4ABD8F75" wp14:editId="36921E6D">
                <wp:extent cx="5731510" cy="891540"/>
                <wp:effectExtent l="0" t="0" r="2540" b="22860"/>
                <wp:docPr id="61926104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19261044" name="مجموعة 47"/>
                        <wpg:cNvGrpSpPr/>
                        <wpg:grpSpPr>
                          <a:xfrm>
                            <a:off x="0" y="0"/>
                            <a:ext cx="5731510" cy="895351"/>
                            <a:chOff x="0" y="0"/>
                            <a:chExt cx="5878196" cy="918845"/>
                          </a:xfrm>
                        </wpg:grpSpPr>
                        <wpg:grpSp>
                          <wpg:cNvPr id="619261045" name="مجموعة 48"/>
                          <wpg:cNvGrpSpPr/>
                          <wpg:grpSpPr>
                            <a:xfrm>
                              <a:off x="0" y="0"/>
                              <a:ext cx="5878196" cy="918845"/>
                              <a:chOff x="0" y="0"/>
                              <a:chExt cx="6240348" cy="919070"/>
                            </a:xfrm>
                          </wpg:grpSpPr>
                          <wpg:grpSp>
                            <wpg:cNvPr id="619261046" name="مجموعة 49"/>
                            <wpg:cNvGrpSpPr/>
                            <wpg:grpSpPr>
                              <a:xfrm>
                                <a:off x="0" y="169208"/>
                                <a:ext cx="5433072" cy="580613"/>
                                <a:chOff x="0" y="169208"/>
                                <a:chExt cx="5433072" cy="580613"/>
                              </a:xfrm>
                            </wpg:grpSpPr>
                            <wps:wsp>
                              <wps:cNvPr id="6192610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50" name="مربع نص 41"/>
                          <wps:cNvSpPr txBox="1"/>
                          <wps:spPr>
                            <a:xfrm>
                              <a:off x="204466" y="256739"/>
                              <a:ext cx="4615440" cy="389397"/>
                            </a:xfrm>
                            <a:prstGeom prst="rect">
                              <a:avLst/>
                            </a:prstGeom>
                            <a:noFill/>
                          </wps:spPr>
                          <wps:txbx>
                            <w:txbxContent>
                              <w:p w14:paraId="73CFFDE7" w14:textId="16DEA741"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التعلّم الاجتماعي</w:t>
                                </w:r>
                              </w:p>
                            </w:txbxContent>
                          </wps:txbx>
                          <wps:bodyPr wrap="square" rtlCol="1">
                            <a:spAutoFit/>
                          </wps:bodyPr>
                        </wps:wsp>
                      </wpg:grpSp>
                      <pic:pic xmlns:pic="http://schemas.openxmlformats.org/drawingml/2006/picture">
                        <pic:nvPicPr>
                          <pic:cNvPr id="619261051"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ABD8F75" id="_x0000_s161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HeU7kt4BwAA9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16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">
                  <v:group id="مجموعة 48" o:spid="_x0000_s16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">
                    <v:group id="مجموعة 49" o:spid="_x0000_s16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">
                      <v:shape id="شكل حر 50" o:spid="_x0000_s16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" fillcolor="#a5a5a5 [2092]" stroked="f" strokeweight="1pt">
                        <v:stroke joinstyle="miter"/>
                      </v:roundrect>
                    </v:group>
                    <v:oval id="شكل بيضاوي 52" o:spid="_x0000_s16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" filled="f" strokecolor="#168489" strokeweight="1pt">
                      <v:stroke joinstyle="miter"/>
                    </v:oval>
                  </v:group>
                  <v:shape id="مربع نص 41" o:spid="_x0000_s1626"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" filled="f" stroked="f">
                    <v:textbox style="mso-fit-shape-to-text:t">
                      <w:txbxContent>
                        <w:p w14:paraId="73CFFDE7" w14:textId="16DEA741"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التعلّم الاجتماعي</w:t>
                          </w:r>
                        </w:p>
                      </w:txbxContent>
                    </v:textbox>
                  </v:shape>
                </v:group>
                <v:shape id="صورة 54" o:spid="_x0000_s16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">
                  <v:imagedata r:id="rId104" o:title=""/>
                </v:shape>
                <w10:anchorlock/>
              </v:group>
            </w:pict>
          </mc:Fallback>
        </mc:AlternateContent>
      </w:r>
    </w:p>
    <w:p w14:paraId="581870A3" w14:textId="77777777" w:rsidR="00D0278B" w:rsidRPr="00F464DE" w:rsidRDefault="00D0278B" w:rsidP="00D0278B">
      <w:pPr>
        <w:rPr>
          <w:rtl/>
        </w:rPr>
      </w:pPr>
      <w:r w:rsidRPr="00F464DE">
        <w:rPr>
          <w:rtl/>
        </w:rPr>
        <w:t>- الانضمام لمجتمعات الممارسة (</w:t>
      </w:r>
      <w:r w:rsidRPr="00F464DE">
        <w:t>Communities of Practice</w:t>
      </w:r>
      <w:r w:rsidRPr="00F464DE">
        <w:rPr>
          <w:rtl/>
        </w:rPr>
        <w:t>).</w:t>
      </w:r>
    </w:p>
    <w:p w14:paraId="3CA604C4" w14:textId="77777777" w:rsidR="00D0278B" w:rsidRPr="00F464DE" w:rsidRDefault="00D0278B" w:rsidP="00D0278B">
      <w:pPr>
        <w:rPr>
          <w:rtl/>
        </w:rPr>
      </w:pPr>
      <w:r w:rsidRPr="00F464DE">
        <w:rPr>
          <w:rtl/>
        </w:rPr>
        <w:t>- التوجيه المهني (</w:t>
      </w:r>
      <w:r w:rsidRPr="00F464DE">
        <w:t>Mentoring</w:t>
      </w:r>
      <w:r w:rsidRPr="00F464DE">
        <w:rPr>
          <w:rtl/>
        </w:rPr>
        <w:t>) والتدريب (</w:t>
      </w:r>
      <w:r w:rsidRPr="00F464DE">
        <w:t>Coaching</w:t>
      </w:r>
      <w:r w:rsidRPr="00F464DE">
        <w:rPr>
          <w:rtl/>
        </w:rPr>
        <w:t>).</w:t>
      </w:r>
    </w:p>
    <w:p w14:paraId="4811AE17" w14:textId="77777777" w:rsidR="00D0278B" w:rsidRDefault="00D0278B" w:rsidP="00D0278B">
      <w:pPr>
        <w:rPr>
          <w:rtl/>
        </w:rPr>
      </w:pPr>
      <w:r w:rsidRPr="00F464DE">
        <w:rPr>
          <w:rtl/>
        </w:rPr>
        <w:t>- المشاركة في مجموعات المناقشة المهنية.</w:t>
      </w:r>
    </w:p>
    <w:p w14:paraId="62D0CF88" w14:textId="18FA4729"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5488A192" wp14:editId="09E6EDC9">
                <wp:extent cx="5731510" cy="891540"/>
                <wp:effectExtent l="0" t="0" r="2540" b="22860"/>
                <wp:docPr id="61926105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619261053" name="مجموعة 47"/>
                        <wpg:cNvGrpSpPr/>
                        <wpg:grpSpPr>
                          <a:xfrm>
                            <a:off x="0" y="0"/>
                            <a:ext cx="5731510" cy="895351"/>
                            <a:chOff x="0" y="0"/>
                            <a:chExt cx="5878196" cy="918845"/>
                          </a:xfrm>
                        </wpg:grpSpPr>
                        <wpg:grpSp>
                          <wpg:cNvPr id="619261054" name="مجموعة 48"/>
                          <wpg:cNvGrpSpPr/>
                          <wpg:grpSpPr>
                            <a:xfrm>
                              <a:off x="0" y="0"/>
                              <a:ext cx="5878196" cy="918845"/>
                              <a:chOff x="0" y="0"/>
                              <a:chExt cx="6240348" cy="919070"/>
                            </a:xfrm>
                          </wpg:grpSpPr>
                          <wpg:grpSp>
                            <wpg:cNvPr id="619261055" name="مجموعة 49"/>
                            <wpg:cNvGrpSpPr/>
                            <wpg:grpSpPr>
                              <a:xfrm>
                                <a:off x="0" y="169208"/>
                                <a:ext cx="5433072" cy="580613"/>
                                <a:chOff x="0" y="169208"/>
                                <a:chExt cx="5433072" cy="580613"/>
                              </a:xfrm>
                            </wpg:grpSpPr>
                            <wps:wsp>
                              <wps:cNvPr id="10886531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1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87" name="مربع نص 41"/>
                          <wps:cNvSpPr txBox="1"/>
                          <wps:spPr>
                            <a:xfrm>
                              <a:off x="204466" y="256687"/>
                              <a:ext cx="4615440" cy="389396"/>
                            </a:xfrm>
                            <a:prstGeom prst="rect">
                              <a:avLst/>
                            </a:prstGeom>
                            <a:noFill/>
                          </wps:spPr>
                          <wps:txbx>
                            <w:txbxContent>
                              <w:p w14:paraId="7FB68ADD" w14:textId="6311ED28"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التعلّم التجريبي</w:t>
                                </w:r>
                              </w:p>
                            </w:txbxContent>
                          </wps:txbx>
                          <wps:bodyPr wrap="square" rtlCol="1">
                            <a:spAutoFit/>
                          </wps:bodyPr>
                        </wps:wsp>
                      </wpg:grpSp>
                      <pic:pic xmlns:pic="http://schemas.openxmlformats.org/drawingml/2006/picture">
                        <pic:nvPicPr>
                          <pic:cNvPr id="1088653188"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488A192" id="_x0000_s162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qkciG3cHAAD6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16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">
                  <v:group id="مجموعة 48" o:spid="_x0000_s16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">
                    <v:group id="مجموعة 49" o:spid="_x0000_s16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">
                      <v:shape id="شكل حر 50" o:spid="_x0000_s16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" fillcolor="#a5a5a5 [2092]" stroked="f" strokeweight="1pt">
                        <v:stroke joinstyle="miter"/>
                      </v:roundrect>
                    </v:group>
                    <v:oval id="شكل بيضاوي 52" o:spid="_x0000_s16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" filled="f" strokecolor="#168489" strokeweight="1pt">
                      <v:stroke joinstyle="miter"/>
                    </v:oval>
                  </v:group>
                  <v:shape id="مربع نص 41" o:spid="_x0000_s1635"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" filled="f" stroked="f">
                    <v:textbox style="mso-fit-shape-to-text:t">
                      <w:txbxContent>
                        <w:p w14:paraId="7FB68ADD" w14:textId="6311ED28"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التعلّم التجريبي</w:t>
                          </w:r>
                        </w:p>
                      </w:txbxContent>
                    </v:textbox>
                  </v:shape>
                </v:group>
                <v:shape id="صورة 54" o:spid="_x0000_s16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">
                  <v:imagedata r:id="rId104" o:title=""/>
                </v:shape>
                <w10:anchorlock/>
              </v:group>
            </w:pict>
          </mc:Fallback>
        </mc:AlternateContent>
      </w:r>
    </w:p>
    <w:p w14:paraId="528553FB" w14:textId="77777777" w:rsidR="00D0278B" w:rsidRPr="00F464DE" w:rsidRDefault="00D0278B" w:rsidP="00D0278B">
      <w:pPr>
        <w:rPr>
          <w:rtl/>
        </w:rPr>
      </w:pPr>
      <w:r w:rsidRPr="00F464DE">
        <w:rPr>
          <w:rtl/>
        </w:rPr>
        <w:t>- المشاريع الجانبية (</w:t>
      </w:r>
      <w:r w:rsidRPr="00F464DE">
        <w:t>Side Projects</w:t>
      </w:r>
      <w:r w:rsidRPr="00F464DE">
        <w:rPr>
          <w:rtl/>
        </w:rPr>
        <w:t>).</w:t>
      </w:r>
    </w:p>
    <w:p w14:paraId="5FF397A7" w14:textId="77777777" w:rsidR="00D0278B" w:rsidRPr="00F464DE" w:rsidRDefault="00D0278B" w:rsidP="00D0278B">
      <w:pPr>
        <w:rPr>
          <w:rtl/>
        </w:rPr>
      </w:pPr>
      <w:r w:rsidRPr="00F464DE">
        <w:rPr>
          <w:rtl/>
        </w:rPr>
        <w:t>- التطوّع للمهام التي تتطلّب مهارات جديدة.</w:t>
      </w:r>
    </w:p>
    <w:p w14:paraId="1F0DC8D9" w14:textId="77777777" w:rsidR="00D0278B" w:rsidRPr="00F464DE" w:rsidRDefault="00D0278B" w:rsidP="00D0278B">
      <w:pPr>
        <w:rPr>
          <w:rtl/>
        </w:rPr>
      </w:pPr>
      <w:r w:rsidRPr="00F464DE">
        <w:rPr>
          <w:rtl/>
        </w:rPr>
        <w:t>- تحدّي الذات بمسؤوليات خارج منطقة الراحة.</w:t>
      </w:r>
    </w:p>
    <w:p w14:paraId="6EDEE4E0" w14:textId="77777777" w:rsidR="00D0278B" w:rsidRPr="00D33F32" w:rsidRDefault="00D0278B" w:rsidP="00D33F32">
      <w:pPr>
        <w:pStyle w:val="ad"/>
        <w:keepNext/>
        <w:pageBreakBefore/>
        <w:rPr>
          <w:b w:val="0"/>
          <w:bCs/>
          <w:color w:val="168489"/>
          <w:rtl/>
        </w:rPr>
      </w:pPr>
      <w:r w:rsidRPr="00D33F32">
        <w:rPr>
          <w:b w:val="0"/>
          <w:bCs/>
          <w:color w:val="168489"/>
          <w:rtl/>
        </w:rPr>
        <w:lastRenderedPageBreak/>
        <w:t>نموذج 70:20:10 للتعلّم المهني:</w:t>
      </w:r>
    </w:p>
    <w:p w14:paraId="77FF607B" w14:textId="41D1D6DD" w:rsidR="00D0278B" w:rsidRPr="00F464DE" w:rsidRDefault="00D33F32" w:rsidP="00D0278B">
      <w:pPr>
        <w:rPr>
          <w:rtl/>
        </w:rPr>
      </w:pPr>
      <w:r>
        <w:rPr>
          <w:noProof/>
        </w:rPr>
        <w:drawing>
          <wp:anchor distT="0" distB="0" distL="114300" distR="114300" simplePos="0" relativeHeight="252836864" behindDoc="0" locked="0" layoutInCell="1" allowOverlap="1" wp14:anchorId="5F7D7DA5" wp14:editId="2A2CA38B">
            <wp:simplePos x="0" y="0"/>
            <wp:positionH relativeFrom="margin">
              <wp:align>left</wp:align>
            </wp:positionH>
            <wp:positionV relativeFrom="paragraph">
              <wp:posOffset>349250</wp:posOffset>
            </wp:positionV>
            <wp:extent cx="1223010" cy="1223010"/>
            <wp:effectExtent l="0" t="0" r="0" b="0"/>
            <wp:wrapSquare wrapText="bothSides"/>
            <wp:docPr id="4146" name="Picture 4146" descr="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Education "/>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F464DE">
        <w:rPr>
          <w:rtl/>
        </w:rPr>
        <w:t xml:space="preserve">طوّرت شركة </w:t>
      </w:r>
      <w:r w:rsidR="00D0278B" w:rsidRPr="00F464DE">
        <w:t>Center for Creative Leadership</w:t>
      </w:r>
      <w:r w:rsidR="00D0278B" w:rsidRPr="00F464DE">
        <w:rPr>
          <w:rtl/>
        </w:rPr>
        <w:t xml:space="preserve"> هذا النموذج الذي يقترح أنّ:</w:t>
      </w:r>
    </w:p>
    <w:p w14:paraId="1B25394F" w14:textId="657482FB" w:rsidR="00D0278B" w:rsidRPr="00F464DE" w:rsidRDefault="00D0278B" w:rsidP="00D0278B">
      <w:pPr>
        <w:rPr>
          <w:rtl/>
        </w:rPr>
      </w:pPr>
      <w:r w:rsidRPr="00F464DE">
        <w:rPr>
          <w:rtl/>
        </w:rPr>
        <w:t>- 70% من التعلّم المهني يأتي من تجارب العمل والمهام الصعبة.</w:t>
      </w:r>
      <w:r w:rsidR="00D33F32" w:rsidRPr="00D33F32">
        <w:t xml:space="preserve"> </w:t>
      </w:r>
    </w:p>
    <w:p w14:paraId="7E145174" w14:textId="77777777" w:rsidR="00D0278B" w:rsidRPr="00F464DE" w:rsidRDefault="00D0278B" w:rsidP="00D0278B">
      <w:pPr>
        <w:rPr>
          <w:rtl/>
        </w:rPr>
      </w:pPr>
      <w:r w:rsidRPr="00F464DE">
        <w:rPr>
          <w:rtl/>
        </w:rPr>
        <w:t>- 20% من التعلّم يأتي من العلاقات والتفاعل مع الآخرين (التوجيه، التغذية الراجعة).</w:t>
      </w:r>
    </w:p>
    <w:p w14:paraId="6C85D376" w14:textId="77777777" w:rsidR="00D0278B" w:rsidRPr="00F464DE" w:rsidRDefault="00D0278B" w:rsidP="00D0278B">
      <w:pPr>
        <w:rPr>
          <w:rtl/>
        </w:rPr>
      </w:pPr>
      <w:r w:rsidRPr="00F464DE">
        <w:rPr>
          <w:rtl/>
        </w:rPr>
        <w:t>- 10% فقط من التعلّم يأتي من التدريب الرسمي والقراءة.</w:t>
      </w:r>
    </w:p>
    <w:p w14:paraId="650E4DAD" w14:textId="2E2A2915" w:rsidR="00D0278B" w:rsidRPr="00D33F32" w:rsidRDefault="00BF6ED9" w:rsidP="00D33F32">
      <w:pPr>
        <w:pStyle w:val="ad"/>
        <w:keepNext/>
        <w:rPr>
          <w:b w:val="0"/>
          <w:bCs/>
          <w:color w:val="168489"/>
          <w:rtl/>
        </w:rPr>
      </w:pPr>
      <w:hyperlink r:id="rId179" w:history="1">
        <w:r w:rsidR="00D0278B" w:rsidRPr="00BF6ED9">
          <w:rPr>
            <w:rStyle w:val="Hyperlink"/>
            <w:b w:val="0"/>
            <w:bCs/>
            <w:rtl/>
          </w:rPr>
          <w:t>تطبيق عملي:</w:t>
        </w:r>
      </w:hyperlink>
    </w:p>
    <w:p w14:paraId="70C6D0C5" w14:textId="09FC8153" w:rsidR="00D0278B" w:rsidRPr="00F464DE" w:rsidRDefault="00D0278B" w:rsidP="00D0278B">
      <w:pPr>
        <w:rPr>
          <w:rtl/>
        </w:rPr>
      </w:pPr>
      <w:r w:rsidRPr="00F464DE">
        <w:rPr>
          <w:rtl/>
        </w:rPr>
        <w:t>لتطبيق نموذج 70:20:10، يمكنك:</w:t>
      </w:r>
      <w:r w:rsidR="00D33F32" w:rsidRPr="00D33F32">
        <w:t xml:space="preserve"> </w:t>
      </w:r>
    </w:p>
    <w:p w14:paraId="1643F720" w14:textId="36F9FB89" w:rsidR="00D0278B" w:rsidRPr="00F464DE" w:rsidRDefault="00D33F32" w:rsidP="00D0278B">
      <w:pPr>
        <w:rPr>
          <w:rtl/>
        </w:rPr>
      </w:pPr>
      <w:r>
        <w:rPr>
          <w:noProof/>
        </w:rPr>
        <w:drawing>
          <wp:anchor distT="0" distB="0" distL="114300" distR="114300" simplePos="0" relativeHeight="252837888" behindDoc="0" locked="0" layoutInCell="1" allowOverlap="1" wp14:anchorId="3D2A7AFD" wp14:editId="162523BF">
            <wp:simplePos x="0" y="0"/>
            <wp:positionH relativeFrom="margin">
              <wp:align>left</wp:align>
            </wp:positionH>
            <wp:positionV relativeFrom="paragraph">
              <wp:posOffset>10795</wp:posOffset>
            </wp:positionV>
            <wp:extent cx="1223010" cy="1223010"/>
            <wp:effectExtent l="0" t="0" r="0" b="0"/>
            <wp:wrapSquare wrapText="bothSides"/>
            <wp:docPr id="4147" name="Picture 4147" descr="Trai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Training "/>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D0278B" w:rsidRPr="00F464DE">
        <w:rPr>
          <w:rtl/>
        </w:rPr>
        <w:t>- 70%: التطوّع لقيادة مشروع جديد، أو طلب مهام تحدّي تتجاوز مسؤولياتك الحالية.</w:t>
      </w:r>
    </w:p>
    <w:p w14:paraId="486C4D48" w14:textId="77777777" w:rsidR="00D0278B" w:rsidRPr="00F464DE" w:rsidRDefault="00D0278B" w:rsidP="00D0278B">
      <w:pPr>
        <w:rPr>
          <w:rtl/>
        </w:rPr>
      </w:pPr>
      <w:r w:rsidRPr="00F464DE">
        <w:rPr>
          <w:rtl/>
        </w:rPr>
        <w:t>- 20%: تحديد موجّه مهني (</w:t>
      </w:r>
      <w:r w:rsidRPr="00F464DE">
        <w:t>Mentor</w:t>
      </w:r>
      <w:r w:rsidRPr="00F464DE">
        <w:rPr>
          <w:rtl/>
        </w:rPr>
        <w:t>) أو مدرّب (</w:t>
      </w:r>
      <w:r w:rsidRPr="00F464DE">
        <w:t>Coach</w:t>
      </w:r>
      <w:r w:rsidRPr="00F464DE">
        <w:rPr>
          <w:rtl/>
        </w:rPr>
        <w:t>) والاجتماع معه بانتظام.</w:t>
      </w:r>
    </w:p>
    <w:p w14:paraId="7DDDA802" w14:textId="77777777" w:rsidR="00D0278B" w:rsidRPr="00F464DE" w:rsidRDefault="00D0278B" w:rsidP="00D0278B">
      <w:pPr>
        <w:rPr>
          <w:rtl/>
        </w:rPr>
      </w:pPr>
      <w:r w:rsidRPr="00F464DE">
        <w:rPr>
          <w:rtl/>
        </w:rPr>
        <w:t>- 10%: الالتحاق بدورة تدريبية مركّزة في مهارة محدّدة تحتاجها.</w:t>
      </w:r>
    </w:p>
    <w:p w14:paraId="3B83414C" w14:textId="4E3A4AA9" w:rsidR="00D0278B" w:rsidRDefault="00D0278B" w:rsidP="00D0278B">
      <w:pPr>
        <w:rPr>
          <w:rtl/>
        </w:rPr>
      </w:pPr>
      <w:r w:rsidRPr="002A078C">
        <w:rPr>
          <w:rFonts w:ascii="Sakkal Majalla" w:hAnsi="Sakkal Majalla"/>
          <w:noProof/>
          <w:color w:val="002060"/>
          <w:sz w:val="34"/>
          <w:lang w:bidi="ar-SY"/>
        </w:rPr>
        <mc:AlternateContent>
          <mc:Choice Requires="wpg">
            <w:drawing>
              <wp:inline distT="0" distB="0" distL="0" distR="0" wp14:anchorId="2D4F2590" wp14:editId="27055D0B">
                <wp:extent cx="5731510" cy="895350"/>
                <wp:effectExtent l="0" t="0" r="21590" b="19050"/>
                <wp:docPr id="840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07" name="صورة 38"/>
                          <pic:cNvPicPr/>
                        </pic:nvPicPr>
                        <pic:blipFill>
                          <a:blip r:embed="rId75"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408" name="مجموعة 39"/>
                        <wpg:cNvGrpSpPr/>
                        <wpg:grpSpPr>
                          <a:xfrm>
                            <a:off x="0" y="0"/>
                            <a:ext cx="5731510" cy="895350"/>
                            <a:chOff x="0" y="0"/>
                            <a:chExt cx="5878196" cy="918845"/>
                          </a:xfrm>
                        </wpg:grpSpPr>
                        <wpg:grpSp>
                          <wpg:cNvPr id="8409" name="مجموعة 40"/>
                          <wpg:cNvGrpSpPr/>
                          <wpg:grpSpPr>
                            <a:xfrm>
                              <a:off x="0" y="0"/>
                              <a:ext cx="5878196" cy="918845"/>
                              <a:chOff x="0" y="0"/>
                              <a:chExt cx="6240348" cy="919070"/>
                            </a:xfrm>
                          </wpg:grpSpPr>
                          <wpg:grpSp>
                            <wpg:cNvPr id="8410" name="مجموعة 41"/>
                            <wpg:cNvGrpSpPr/>
                            <wpg:grpSpPr>
                              <a:xfrm>
                                <a:off x="0" y="169208"/>
                                <a:ext cx="5433072" cy="580613"/>
                                <a:chOff x="0" y="169208"/>
                                <a:chExt cx="5433072" cy="580613"/>
                              </a:xfrm>
                            </wpg:grpSpPr>
                            <wps:wsp>
                              <wps:cNvPr id="841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1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14" name="مربع نص 41"/>
                          <wps:cNvSpPr txBox="1"/>
                          <wps:spPr>
                            <a:xfrm>
                              <a:off x="204484" y="256976"/>
                              <a:ext cx="4616071" cy="387740"/>
                            </a:xfrm>
                            <a:prstGeom prst="rect">
                              <a:avLst/>
                            </a:prstGeom>
                            <a:noFill/>
                          </wps:spPr>
                          <wps:txbx>
                            <w:txbxContent>
                              <w:p w14:paraId="5B224EEA" w14:textId="74C3EFBD" w:rsidR="00D0278B" w:rsidRPr="002E38F8" w:rsidRDefault="00D33F32" w:rsidP="00D0278B">
                                <w:pPr>
                                  <w:rPr>
                                    <w:rFonts w:eastAsia="Calibri" w:hAnsi="Adobe Arabic" w:cs="Adobe Arabic"/>
                                    <w:b/>
                                    <w:bCs/>
                                    <w:color w:val="FFFFFF" w:themeColor="background1"/>
                                    <w:kern w:val="24"/>
                                    <w:sz w:val="36"/>
                                    <w:szCs w:val="36"/>
                                    <w:lang w:bidi="ar-EG"/>
                                  </w:rPr>
                                </w:pPr>
                                <w:r w:rsidRPr="00D33F32">
                                  <w:rPr>
                                    <w:rFonts w:eastAsia="Calibri" w:hAnsi="Adobe Arabic" w:cs="Adobe Arabic"/>
                                    <w:b/>
                                    <w:bCs/>
                                    <w:color w:val="FFFFFF" w:themeColor="background1"/>
                                    <w:kern w:val="24"/>
                                    <w:sz w:val="36"/>
                                    <w:szCs w:val="36"/>
                                    <w:rtl/>
                                    <w:lang w:bidi="ar-EG"/>
                                  </w:rPr>
                                  <w:t>استراتيجيات التمي</w:t>
                                </w:r>
                                <w:r w:rsidRPr="00D33F32">
                                  <w:rPr>
                                    <w:rFonts w:eastAsia="Calibri" w:hAnsi="Adobe Arabic" w:cs="Adobe Arabic" w:hint="cs"/>
                                    <w:b/>
                                    <w:bCs/>
                                    <w:color w:val="FFFFFF" w:themeColor="background1"/>
                                    <w:kern w:val="24"/>
                                    <w:sz w:val="36"/>
                                    <w:szCs w:val="36"/>
                                    <w:rtl/>
                                    <w:lang w:bidi="ar-EG"/>
                                  </w:rPr>
                                  <w:t>ّ</w:t>
                                </w:r>
                                <w:r w:rsidRPr="00D33F32">
                                  <w:rPr>
                                    <w:rFonts w:eastAsia="Calibri" w:hAnsi="Adobe Arabic" w:cs="Adobe Arabic"/>
                                    <w:b/>
                                    <w:bCs/>
                                    <w:color w:val="FFFFFF" w:themeColor="background1"/>
                                    <w:kern w:val="24"/>
                                    <w:sz w:val="36"/>
                                    <w:szCs w:val="36"/>
                                    <w:rtl/>
                                    <w:lang w:bidi="ar-EG"/>
                                  </w:rPr>
                                  <w:t>ز الوظيفي وزيادة فرص الترقية</w:t>
                                </w:r>
                              </w:p>
                            </w:txbxContent>
                          </wps:txbx>
                          <wps:bodyPr wrap="square" rtlCol="1">
                            <a:spAutoFit/>
                          </wps:bodyPr>
                        </wps:wsp>
                      </wpg:grpSp>
                    </wpg:wgp>
                  </a:graphicData>
                </a:graphic>
              </wp:inline>
            </w:drawing>
          </mc:Choice>
          <mc:Fallback>
            <w:pict>
              <v:group w14:anchorId="2D4F2590" id="_x0000_s163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">
                <v:shape id="صورة 38" o:spid="_x0000_s163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">
                  <v:imagedata r:id="rId76" o:title=""/>
                </v:shape>
                <v:group id="مجموعة 39" o:spid="_x0000_s16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">
                  <v:group id="مجموعة 40" o:spid="_x0000_s16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">
                    <v:group id="مجموعة 41" o:spid="_x0000_s16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">
                      <v:shape id="شكل حر 42" o:spid="_x0000_s16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" fillcolor="#168489" stroked="f" strokeweight="1pt">
                        <v:stroke joinstyle="miter"/>
                      </v:roundrect>
                    </v:group>
                    <v:oval id="شكل بيضاوي 44" o:spid="_x0000_s16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" filled="f" strokecolor="#a5a5a5 [2092]" strokeweight="1pt">
                      <v:stroke joinstyle="miter"/>
                    </v:oval>
                  </v:group>
                  <v:shape id="مربع نص 41" o:spid="_x0000_s1645"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" filled="f" stroked="f">
                    <v:textbox style="mso-fit-shape-to-text:t">
                      <w:txbxContent>
                        <w:p w14:paraId="5B224EEA" w14:textId="74C3EFBD" w:rsidR="00D0278B" w:rsidRPr="002E38F8" w:rsidRDefault="00D33F32" w:rsidP="00D0278B">
                          <w:pPr>
                            <w:rPr>
                              <w:rFonts w:eastAsia="Calibri" w:hAnsi="Adobe Arabic" w:cs="Adobe Arabic"/>
                              <w:b/>
                              <w:bCs/>
                              <w:color w:val="FFFFFF" w:themeColor="background1"/>
                              <w:kern w:val="24"/>
                              <w:sz w:val="36"/>
                              <w:szCs w:val="36"/>
                              <w:lang w:bidi="ar-EG"/>
                            </w:rPr>
                          </w:pPr>
                          <w:r w:rsidRPr="00D33F32">
                            <w:rPr>
                              <w:rFonts w:eastAsia="Calibri" w:hAnsi="Adobe Arabic" w:cs="Adobe Arabic"/>
                              <w:b/>
                              <w:bCs/>
                              <w:color w:val="FFFFFF" w:themeColor="background1"/>
                              <w:kern w:val="24"/>
                              <w:sz w:val="36"/>
                              <w:szCs w:val="36"/>
                              <w:rtl/>
                              <w:lang w:bidi="ar-EG"/>
                            </w:rPr>
                            <w:t>استراتيجيات التمي</w:t>
                          </w:r>
                          <w:r w:rsidRPr="00D33F32">
                            <w:rPr>
                              <w:rFonts w:eastAsia="Calibri" w:hAnsi="Adobe Arabic" w:cs="Adobe Arabic" w:hint="cs"/>
                              <w:b/>
                              <w:bCs/>
                              <w:color w:val="FFFFFF" w:themeColor="background1"/>
                              <w:kern w:val="24"/>
                              <w:sz w:val="36"/>
                              <w:szCs w:val="36"/>
                              <w:rtl/>
                              <w:lang w:bidi="ar-EG"/>
                            </w:rPr>
                            <w:t>ّ</w:t>
                          </w:r>
                          <w:r w:rsidRPr="00D33F32">
                            <w:rPr>
                              <w:rFonts w:eastAsia="Calibri" w:hAnsi="Adobe Arabic" w:cs="Adobe Arabic"/>
                              <w:b/>
                              <w:bCs/>
                              <w:color w:val="FFFFFF" w:themeColor="background1"/>
                              <w:kern w:val="24"/>
                              <w:sz w:val="36"/>
                              <w:szCs w:val="36"/>
                              <w:rtl/>
                              <w:lang w:bidi="ar-EG"/>
                            </w:rPr>
                            <w:t>ز الوظيفي وزيادة فرص الترقية</w:t>
                          </w:r>
                        </w:p>
                      </w:txbxContent>
                    </v:textbox>
                  </v:shape>
                </v:group>
                <w10:anchorlock/>
              </v:group>
            </w:pict>
          </mc:Fallback>
        </mc:AlternateContent>
      </w:r>
    </w:p>
    <w:p w14:paraId="2D2A7242" w14:textId="77777777" w:rsidR="00D0278B" w:rsidRDefault="00D0278B" w:rsidP="00D0278B">
      <w:pPr>
        <w:rPr>
          <w:rtl/>
        </w:rPr>
      </w:pPr>
      <w:r w:rsidRPr="00F464DE">
        <w:rPr>
          <w:rtl/>
        </w:rPr>
        <w:t xml:space="preserve">التميّز الوظيفي هو تجاوز الأداء المتوقّع وإضافة قيمة استثنائية للمؤسسة. وفقاً لدراسة أجرتها </w:t>
      </w:r>
      <w:r w:rsidRPr="00F464DE">
        <w:t>McKinsey &amp; Company</w:t>
      </w:r>
      <w:r w:rsidRPr="00F464DE">
        <w:rPr>
          <w:rtl/>
        </w:rPr>
        <w:t>، فإنّ الموظّفين المتميّزين يساهمون بنسبة تتراوح بين 400% إلى 800% أكثر من الموظفين ذوي الأداء المتوسّط.</w:t>
      </w:r>
    </w:p>
    <w:p w14:paraId="57DD1253" w14:textId="77777777" w:rsidR="00D33F32" w:rsidRDefault="00D33F32" w:rsidP="00D0278B">
      <w:pPr>
        <w:rPr>
          <w:rtl/>
        </w:rPr>
      </w:pPr>
    </w:p>
    <w:p w14:paraId="54800FAB" w14:textId="77777777" w:rsidR="00D33F32" w:rsidRDefault="00D33F32" w:rsidP="00D0278B">
      <w:pPr>
        <w:rPr>
          <w:rtl/>
        </w:rPr>
      </w:pPr>
    </w:p>
    <w:p w14:paraId="460D8504" w14:textId="4AD60538" w:rsidR="00D33F32" w:rsidRPr="00F464DE" w:rsidRDefault="00D33F32" w:rsidP="00D33F32">
      <w:pPr>
        <w:jc w:val="center"/>
        <w:rPr>
          <w:rtl/>
        </w:rPr>
      </w:pPr>
      <w:r>
        <w:rPr>
          <w:noProof/>
        </w:rPr>
        <w:drawing>
          <wp:inline distT="0" distB="0" distL="0" distR="0" wp14:anchorId="53CA43B2" wp14:editId="36E002BE">
            <wp:extent cx="1223010" cy="1223010"/>
            <wp:effectExtent l="0" t="0" r="0" b="0"/>
            <wp:docPr id="4148" name="Picture 4148" descr="Lift u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Lift up "/>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p w14:paraId="506E2904" w14:textId="3B4BD886" w:rsidR="00D0278B" w:rsidRDefault="00BF6ED9" w:rsidP="00D33F32">
      <w:pPr>
        <w:pStyle w:val="ad"/>
        <w:keepNext/>
        <w:rPr>
          <w:b w:val="0"/>
          <w:bCs/>
          <w:color w:val="168489"/>
          <w:rtl/>
        </w:rPr>
      </w:pPr>
      <w:hyperlink r:id="rId182" w:history="1">
        <w:r w:rsidR="00D0278B" w:rsidRPr="00BF6ED9">
          <w:rPr>
            <w:rStyle w:val="Hyperlink"/>
            <w:b w:val="0"/>
            <w:bCs/>
            <w:rtl/>
          </w:rPr>
          <w:t>استراتيجيات التميّز الوظيفي:</w:t>
        </w:r>
      </w:hyperlink>
    </w:p>
    <w:p w14:paraId="783C6A83" w14:textId="02D8257F" w:rsidR="00D33F32" w:rsidRPr="00D33F32" w:rsidRDefault="00D33F32" w:rsidP="00D33F32">
      <w:pPr>
        <w:pStyle w:val="ad"/>
        <w:rPr>
          <w:b w:val="0"/>
          <w:bCs/>
          <w:color w:val="168489"/>
          <w:rtl/>
        </w:rPr>
      </w:pPr>
      <w:r w:rsidRPr="00D33F32">
        <w:rPr>
          <w:b w:val="0"/>
          <w:bCs/>
          <w:noProof/>
          <w:color w:val="168489"/>
        </w:rPr>
        <mc:AlternateContent>
          <mc:Choice Requires="wpg">
            <w:drawing>
              <wp:inline distT="0" distB="0" distL="0" distR="0" wp14:anchorId="39232A37" wp14:editId="67519B82">
                <wp:extent cx="5673598" cy="2817407"/>
                <wp:effectExtent l="0" t="0" r="3810" b="2540"/>
                <wp:docPr id="4149" name="Group 4"/>
                <wp:cNvGraphicFramePr/>
                <a:graphic xmlns:a="http://schemas.openxmlformats.org/drawingml/2006/main">
                  <a:graphicData uri="http://schemas.microsoft.com/office/word/2010/wordprocessingGroup">
                    <wpg:wgp>
                      <wpg:cNvGrpSpPr/>
                      <wpg:grpSpPr>
                        <a:xfrm>
                          <a:off x="0" y="0"/>
                          <a:ext cx="5673598" cy="2817407"/>
                          <a:chOff x="0" y="-21541"/>
                          <a:chExt cx="5266267" cy="2615485"/>
                        </a:xfrm>
                      </wpg:grpSpPr>
                      <wpg:grpSp>
                        <wpg:cNvPr id="4150" name="Group 4150"/>
                        <wpg:cNvGrpSpPr/>
                        <wpg:grpSpPr>
                          <a:xfrm>
                            <a:off x="0" y="-21541"/>
                            <a:ext cx="5266267" cy="2615485"/>
                            <a:chOff x="0" y="-21541"/>
                            <a:chExt cx="5266267" cy="2615485"/>
                          </a:xfrm>
                        </wpg:grpSpPr>
                        <wps:wsp>
                          <wps:cNvPr id="4151" name="Freeform: Shape 4151"/>
                          <wps:cNvSpPr>
                            <a:spLocks/>
                          </wps:cNvSpPr>
                          <wps:spPr bwMode="auto">
                            <a:xfrm>
                              <a:off x="3596" y="740165"/>
                              <a:ext cx="1087198" cy="608237"/>
                            </a:xfrm>
                            <a:custGeom>
                              <a:avLst/>
                              <a:gdLst>
                                <a:gd name="T0" fmla="*/ 1128257 w 2255775"/>
                                <a:gd name="T1" fmla="*/ 0 h 1262669"/>
                                <a:gd name="T2" fmla="*/ 1243245 w 2255775"/>
                                <a:gd name="T3" fmla="*/ 27119 h 1262669"/>
                                <a:gd name="T4" fmla="*/ 2099877 w 2255775"/>
                                <a:gd name="T5" fmla="*/ 521986 h 1262669"/>
                                <a:gd name="T6" fmla="*/ 2113310 w 2255775"/>
                                <a:gd name="T7" fmla="*/ 529747 h 1262669"/>
                                <a:gd name="T8" fmla="*/ 2140698 w 2255775"/>
                                <a:gd name="T9" fmla="*/ 545569 h 1262669"/>
                                <a:gd name="T10" fmla="*/ 2255458 w 2255775"/>
                                <a:gd name="T11" fmla="*/ 744338 h 1262669"/>
                                <a:gd name="T12" fmla="*/ 2255775 w 2255775"/>
                                <a:gd name="T13" fmla="*/ 1262669 h 1262669"/>
                                <a:gd name="T14" fmla="*/ 2054456 w 2255775"/>
                                <a:gd name="T15" fmla="*/ 1262669 h 1262669"/>
                                <a:gd name="T16" fmla="*/ 2055481 w 2255775"/>
                                <a:gd name="T17" fmla="*/ 1171598 h 1262669"/>
                                <a:gd name="T18" fmla="*/ 2050001 w 2255775"/>
                                <a:gd name="T19" fmla="*/ 838798 h 1262669"/>
                                <a:gd name="T20" fmla="*/ 1956163 w 2255775"/>
                                <a:gd name="T21" fmla="*/ 676265 h 1262669"/>
                                <a:gd name="T22" fmla="*/ 1239168 w 2255775"/>
                                <a:gd name="T23" fmla="*/ 262065 h 1262669"/>
                                <a:gd name="T24" fmla="*/ 1222319 w 2255775"/>
                                <a:gd name="T25" fmla="*/ 252332 h 1262669"/>
                                <a:gd name="T26" fmla="*/ 1128294 w 2255775"/>
                                <a:gd name="T27" fmla="*/ 230156 h 1262669"/>
                                <a:gd name="T28" fmla="*/ 1033916 w 2255775"/>
                                <a:gd name="T29" fmla="*/ 252751 h 1262669"/>
                                <a:gd name="T30" fmla="*/ 300288 w 2255775"/>
                                <a:gd name="T31" fmla="*/ 676311 h 1262669"/>
                                <a:gd name="T32" fmla="*/ 205722 w 2255775"/>
                                <a:gd name="T33" fmla="*/ 839264 h 1262669"/>
                                <a:gd name="T34" fmla="*/ 205831 w 2255775"/>
                                <a:gd name="T35" fmla="*/ 1262669 h 1262669"/>
                                <a:gd name="T36" fmla="*/ 133 w 2255775"/>
                                <a:gd name="T37" fmla="*/ 1262669 h 1262669"/>
                                <a:gd name="T38" fmla="*/ 0 w 2255775"/>
                                <a:gd name="T39" fmla="*/ 744906 h 1262669"/>
                                <a:gd name="T40" fmla="*/ 115651 w 2255775"/>
                                <a:gd name="T41" fmla="*/ 545622 h 1262669"/>
                                <a:gd name="T42" fmla="*/ 1012836 w 2255775"/>
                                <a:gd name="T43" fmla="*/ 27632 h 1262669"/>
                                <a:gd name="T44" fmla="*/ 1128257 w 2255775"/>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75" h="1262669">
                                  <a:moveTo>
                                    <a:pt x="1128257" y="0"/>
                                  </a:moveTo>
                                  <a:cubicBezTo>
                                    <a:pt x="1169910" y="-4"/>
                                    <a:pt x="1211491" y="9118"/>
                                    <a:pt x="1243245" y="27119"/>
                                  </a:cubicBezTo>
                                  <a:lnTo>
                                    <a:pt x="2099877" y="521986"/>
                                  </a:lnTo>
                                  <a:lnTo>
                                    <a:pt x="2113310" y="529747"/>
                                  </a:lnTo>
                                  <a:lnTo>
                                    <a:pt x="2140698" y="545569"/>
                                  </a:lnTo>
                                  <a:cubicBezTo>
                                    <a:pt x="2204206" y="581570"/>
                                    <a:pt x="2256034" y="671338"/>
                                    <a:pt x="2255458" y="744338"/>
                                  </a:cubicBezTo>
                                  <a:lnTo>
                                    <a:pt x="2255775" y="1262669"/>
                                  </a:lnTo>
                                  <a:lnTo>
                                    <a:pt x="2054456" y="1262669"/>
                                  </a:lnTo>
                                  <a:lnTo>
                                    <a:pt x="2055481" y="1171598"/>
                                  </a:lnTo>
                                  <a:cubicBezTo>
                                    <a:pt x="2056593" y="1032949"/>
                                    <a:pt x="2055889" y="907866"/>
                                    <a:pt x="2050001" y="838798"/>
                                  </a:cubicBezTo>
                                  <a:cubicBezTo>
                                    <a:pt x="2050472" y="779107"/>
                                    <a:pt x="2008093" y="705704"/>
                                    <a:pt x="1956163" y="676265"/>
                                  </a:cubicBezTo>
                                  <a:lnTo>
                                    <a:pt x="1239168" y="262065"/>
                                  </a:lnTo>
                                  <a:lnTo>
                                    <a:pt x="1222319" y="252332"/>
                                  </a:lnTo>
                                  <a:cubicBezTo>
                                    <a:pt x="1196353" y="237612"/>
                                    <a:pt x="1162353" y="230154"/>
                                    <a:pt x="1128294" y="230156"/>
                                  </a:cubicBezTo>
                                  <a:cubicBezTo>
                                    <a:pt x="1094234" y="230160"/>
                                    <a:pt x="1060116" y="237624"/>
                                    <a:pt x="1033916" y="252751"/>
                                  </a:cubicBezTo>
                                  <a:lnTo>
                                    <a:pt x="300288" y="676311"/>
                                  </a:lnTo>
                                  <a:cubicBezTo>
                                    <a:pt x="249197" y="705808"/>
                                    <a:pt x="206193" y="779571"/>
                                    <a:pt x="205722" y="839264"/>
                                  </a:cubicBezTo>
                                  <a:cubicBezTo>
                                    <a:pt x="205758" y="980399"/>
                                    <a:pt x="205795" y="1121534"/>
                                    <a:pt x="205831" y="1262669"/>
                                  </a:cubicBezTo>
                                  <a:lnTo>
                                    <a:pt x="133" y="1262669"/>
                                  </a:lnTo>
                                  <a:cubicBezTo>
                                    <a:pt x="89" y="1090081"/>
                                    <a:pt x="44" y="917494"/>
                                    <a:pt x="0" y="744906"/>
                                  </a:cubicBezTo>
                                  <a:cubicBezTo>
                                    <a:pt x="577" y="671905"/>
                                    <a:pt x="53167" y="581697"/>
                                    <a:pt x="115651" y="545622"/>
                                  </a:cubicBezTo>
                                  <a:lnTo>
                                    <a:pt x="1012836" y="27632"/>
                                  </a:lnTo>
                                  <a:cubicBezTo>
                                    <a:pt x="1044879" y="9132"/>
                                    <a:pt x="1086603" y="4"/>
                                    <a:pt x="1128257"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52" name="Freeform: Shape 4152"/>
                          <wps:cNvSpPr>
                            <a:spLocks/>
                          </wps:cNvSpPr>
                          <wps:spPr bwMode="auto">
                            <a:xfrm>
                              <a:off x="991270" y="1348402"/>
                              <a:ext cx="1087583" cy="608237"/>
                            </a:xfrm>
                            <a:custGeom>
                              <a:avLst/>
                              <a:gdLst>
                                <a:gd name="T0" fmla="*/ 5137 w 2256529"/>
                                <a:gd name="T1" fmla="*/ 0 h 1262669"/>
                                <a:gd name="T2" fmla="*/ 206456 w 2256529"/>
                                <a:gd name="T3" fmla="*/ 0 h 1262669"/>
                                <a:gd name="T4" fmla="*/ 206715 w 2256529"/>
                                <a:gd name="T5" fmla="*/ 424088 h 1262669"/>
                                <a:gd name="T6" fmla="*/ 234968 w 2256529"/>
                                <a:gd name="T7" fmla="*/ 516133 h 1262669"/>
                                <a:gd name="T8" fmla="*/ 257828 w 2256529"/>
                                <a:gd name="T9" fmla="*/ 547429 h 1262669"/>
                                <a:gd name="T10" fmla="*/ 264654 w 2256529"/>
                                <a:gd name="T11" fmla="*/ 556775 h 1262669"/>
                                <a:gd name="T12" fmla="*/ 300555 w 2256529"/>
                                <a:gd name="T13" fmla="*/ 586621 h 1262669"/>
                                <a:gd name="T14" fmla="*/ 1034398 w 2256529"/>
                                <a:gd name="T15" fmla="*/ 1010556 h 1262669"/>
                                <a:gd name="T16" fmla="*/ 1054024 w 2256529"/>
                                <a:gd name="T17" fmla="*/ 1017889 h 1262669"/>
                                <a:gd name="T18" fmla="*/ 1078561 w 2256529"/>
                                <a:gd name="T19" fmla="*/ 1027058 h 1262669"/>
                                <a:gd name="T20" fmla="*/ 1222801 w 2256529"/>
                                <a:gd name="T21" fmla="*/ 1010135 h 1262669"/>
                                <a:gd name="T22" fmla="*/ 1956428 w 2256529"/>
                                <a:gd name="T23" fmla="*/ 586576 h 1262669"/>
                                <a:gd name="T24" fmla="*/ 2050994 w 2256529"/>
                                <a:gd name="T25" fmla="*/ 423624 h 1262669"/>
                                <a:gd name="T26" fmla="*/ 2050921 w 2256529"/>
                                <a:gd name="T27" fmla="*/ 0 h 1262669"/>
                                <a:gd name="T28" fmla="*/ 2256529 w 2256529"/>
                                <a:gd name="T29" fmla="*/ 0 h 1262669"/>
                                <a:gd name="T30" fmla="*/ 2256498 w 2256529"/>
                                <a:gd name="T31" fmla="*/ 518110 h 1262669"/>
                                <a:gd name="T32" fmla="*/ 2140849 w 2256529"/>
                                <a:gd name="T33" fmla="*/ 717392 h 1262669"/>
                                <a:gd name="T34" fmla="*/ 1243664 w 2256529"/>
                                <a:gd name="T35" fmla="*/ 1235383 h 1262669"/>
                                <a:gd name="T36" fmla="*/ 1013254 w 2256529"/>
                                <a:gd name="T37" fmla="*/ 1235897 h 1262669"/>
                                <a:gd name="T38" fmla="*/ 115803 w 2256529"/>
                                <a:gd name="T39" fmla="*/ 717448 h 1262669"/>
                                <a:gd name="T40" fmla="*/ 71900 w 2256529"/>
                                <a:gd name="T41" fmla="*/ 680948 h 1262669"/>
                                <a:gd name="T42" fmla="*/ 58452 w 2256529"/>
                                <a:gd name="T43" fmla="*/ 662539 h 1262669"/>
                                <a:gd name="T44" fmla="*/ 35592 w 2256529"/>
                                <a:gd name="T45" fmla="*/ 631244 h 1262669"/>
                                <a:gd name="T46" fmla="*/ 1043 w 2256529"/>
                                <a:gd name="T47" fmla="*/ 518678 h 1262669"/>
                                <a:gd name="T48" fmla="*/ 4569 w 2256529"/>
                                <a:gd name="T49" fmla="*/ 50527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6529" h="1262669">
                                  <a:moveTo>
                                    <a:pt x="5137" y="0"/>
                                  </a:moveTo>
                                  <a:lnTo>
                                    <a:pt x="206456" y="0"/>
                                  </a:lnTo>
                                  <a:lnTo>
                                    <a:pt x="206715" y="424088"/>
                                  </a:lnTo>
                                  <a:cubicBezTo>
                                    <a:pt x="207136" y="453557"/>
                                    <a:pt x="217941" y="486642"/>
                                    <a:pt x="234968" y="516133"/>
                                  </a:cubicBezTo>
                                  <a:lnTo>
                                    <a:pt x="257828" y="547429"/>
                                  </a:lnTo>
                                  <a:lnTo>
                                    <a:pt x="264654" y="556775"/>
                                  </a:lnTo>
                                  <a:cubicBezTo>
                                    <a:pt x="275759" y="568824"/>
                                    <a:pt x="287898" y="579073"/>
                                    <a:pt x="300555" y="586621"/>
                                  </a:cubicBezTo>
                                  <a:lnTo>
                                    <a:pt x="1034398" y="1010556"/>
                                  </a:lnTo>
                                  <a:lnTo>
                                    <a:pt x="1054024" y="1017889"/>
                                  </a:lnTo>
                                  <a:lnTo>
                                    <a:pt x="1078561" y="1027058"/>
                                  </a:lnTo>
                                  <a:cubicBezTo>
                                    <a:pt x="1126877" y="1037993"/>
                                    <a:pt x="1184483" y="1032258"/>
                                    <a:pt x="1222801" y="1010135"/>
                                  </a:cubicBezTo>
                                  <a:lnTo>
                                    <a:pt x="1956428" y="586576"/>
                                  </a:lnTo>
                                  <a:cubicBezTo>
                                    <a:pt x="2008831" y="556322"/>
                                    <a:pt x="2050524" y="483317"/>
                                    <a:pt x="2050994" y="423624"/>
                                  </a:cubicBezTo>
                                  <a:lnTo>
                                    <a:pt x="2050921" y="0"/>
                                  </a:lnTo>
                                  <a:lnTo>
                                    <a:pt x="2256529" y="0"/>
                                  </a:lnTo>
                                  <a:lnTo>
                                    <a:pt x="2256498" y="518110"/>
                                  </a:lnTo>
                                  <a:cubicBezTo>
                                    <a:pt x="2255922" y="591111"/>
                                    <a:pt x="2204934" y="680393"/>
                                    <a:pt x="2140849" y="717392"/>
                                  </a:cubicBezTo>
                                  <a:lnTo>
                                    <a:pt x="1243664" y="1235383"/>
                                  </a:lnTo>
                                  <a:cubicBezTo>
                                    <a:pt x="1181180" y="1271457"/>
                                    <a:pt x="1076763" y="1271898"/>
                                    <a:pt x="1013254" y="1235897"/>
                                  </a:cubicBezTo>
                                  <a:lnTo>
                                    <a:pt x="115803" y="717448"/>
                                  </a:lnTo>
                                  <a:cubicBezTo>
                                    <a:pt x="100327" y="708217"/>
                                    <a:pt x="85478" y="695682"/>
                                    <a:pt x="71900" y="680948"/>
                                  </a:cubicBezTo>
                                  <a:lnTo>
                                    <a:pt x="58452" y="662539"/>
                                  </a:lnTo>
                                  <a:lnTo>
                                    <a:pt x="35592" y="631244"/>
                                  </a:lnTo>
                                  <a:cubicBezTo>
                                    <a:pt x="14770" y="595177"/>
                                    <a:pt x="1556" y="554717"/>
                                    <a:pt x="1043" y="518678"/>
                                  </a:cubicBezTo>
                                  <a:cubicBezTo>
                                    <a:pt x="-1866" y="430752"/>
                                    <a:pt x="1969" y="241160"/>
                                    <a:pt x="4569" y="50527"/>
                                  </a:cubicBezTo>
                                  <a:lnTo>
                                    <a:pt x="5137" y="0"/>
                                  </a:ln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53" name="Freeform: Shape 4153"/>
                          <wps:cNvSpPr>
                            <a:spLocks/>
                          </wps:cNvSpPr>
                          <wps:spPr bwMode="auto">
                            <a:xfrm>
                              <a:off x="1979715" y="740165"/>
                              <a:ext cx="1087150" cy="608237"/>
                            </a:xfrm>
                            <a:custGeom>
                              <a:avLst/>
                              <a:gdLst>
                                <a:gd name="T0" fmla="*/ 1128257 w 2255752"/>
                                <a:gd name="T1" fmla="*/ 0 h 1262669"/>
                                <a:gd name="T2" fmla="*/ 1243245 w 2255752"/>
                                <a:gd name="T3" fmla="*/ 27119 h 1262669"/>
                                <a:gd name="T4" fmla="*/ 2099877 w 2255752"/>
                                <a:gd name="T5" fmla="*/ 521986 h 1262669"/>
                                <a:gd name="T6" fmla="*/ 2099876 w 2255752"/>
                                <a:gd name="T7" fmla="*/ 521986 h 1262669"/>
                                <a:gd name="T8" fmla="*/ 2113310 w 2255752"/>
                                <a:gd name="T9" fmla="*/ 529747 h 1262669"/>
                                <a:gd name="T10" fmla="*/ 2140698 w 2255752"/>
                                <a:gd name="T11" fmla="*/ 545569 h 1262669"/>
                                <a:gd name="T12" fmla="*/ 2255458 w 2255752"/>
                                <a:gd name="T13" fmla="*/ 744338 h 1262669"/>
                                <a:gd name="T14" fmla="*/ 2255752 w 2255752"/>
                                <a:gd name="T15" fmla="*/ 1262669 h 1262669"/>
                                <a:gd name="T16" fmla="*/ 2050144 w 2255752"/>
                                <a:gd name="T17" fmla="*/ 1262669 h 1262669"/>
                                <a:gd name="T18" fmla="*/ 2050001 w 2255752"/>
                                <a:gd name="T19" fmla="*/ 838798 h 1262669"/>
                                <a:gd name="T20" fmla="*/ 1956163 w 2255752"/>
                                <a:gd name="T21" fmla="*/ 676265 h 1262669"/>
                                <a:gd name="T22" fmla="*/ 1239168 w 2255752"/>
                                <a:gd name="T23" fmla="*/ 262065 h 1262669"/>
                                <a:gd name="T24" fmla="*/ 1222318 w 2255752"/>
                                <a:gd name="T25" fmla="*/ 252332 h 1262669"/>
                                <a:gd name="T26" fmla="*/ 1128294 w 2255752"/>
                                <a:gd name="T27" fmla="*/ 230156 h 1262669"/>
                                <a:gd name="T28" fmla="*/ 1033915 w 2255752"/>
                                <a:gd name="T29" fmla="*/ 252751 h 1262669"/>
                                <a:gd name="T30" fmla="*/ 300288 w 2255752"/>
                                <a:gd name="T31" fmla="*/ 676311 h 1262669"/>
                                <a:gd name="T32" fmla="*/ 205722 w 2255752"/>
                                <a:gd name="T33" fmla="*/ 839264 h 1262669"/>
                                <a:gd name="T34" fmla="*/ 205698 w 2255752"/>
                                <a:gd name="T35" fmla="*/ 1262669 h 1262669"/>
                                <a:gd name="T36" fmla="*/ 90 w 2255752"/>
                                <a:gd name="T37" fmla="*/ 1262669 h 1262669"/>
                                <a:gd name="T38" fmla="*/ 0 w 2255752"/>
                                <a:gd name="T39" fmla="*/ 744906 h 1262669"/>
                                <a:gd name="T40" fmla="*/ 115650 w 2255752"/>
                                <a:gd name="T41" fmla="*/ 545622 h 1262669"/>
                                <a:gd name="T42" fmla="*/ 1012836 w 2255752"/>
                                <a:gd name="T43" fmla="*/ 27632 h 1262669"/>
                                <a:gd name="T44" fmla="*/ 1128257 w 2255752"/>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52" h="1262669">
                                  <a:moveTo>
                                    <a:pt x="1128257" y="0"/>
                                  </a:moveTo>
                                  <a:cubicBezTo>
                                    <a:pt x="1169910" y="-4"/>
                                    <a:pt x="1211490" y="9118"/>
                                    <a:pt x="1243245" y="27119"/>
                                  </a:cubicBezTo>
                                  <a:lnTo>
                                    <a:pt x="2099877" y="521986"/>
                                  </a:lnTo>
                                  <a:lnTo>
                                    <a:pt x="2099876" y="521986"/>
                                  </a:lnTo>
                                  <a:lnTo>
                                    <a:pt x="2113310" y="529747"/>
                                  </a:lnTo>
                                  <a:lnTo>
                                    <a:pt x="2140698" y="545569"/>
                                  </a:lnTo>
                                  <a:cubicBezTo>
                                    <a:pt x="2204206" y="581570"/>
                                    <a:pt x="2256033" y="671338"/>
                                    <a:pt x="2255458" y="744338"/>
                                  </a:cubicBezTo>
                                  <a:lnTo>
                                    <a:pt x="2255752" y="1262669"/>
                                  </a:lnTo>
                                  <a:lnTo>
                                    <a:pt x="2050144" y="1262669"/>
                                  </a:lnTo>
                                  <a:lnTo>
                                    <a:pt x="2050001" y="838798"/>
                                  </a:lnTo>
                                  <a:cubicBezTo>
                                    <a:pt x="2050472" y="779107"/>
                                    <a:pt x="2008093" y="705704"/>
                                    <a:pt x="1956163" y="676265"/>
                                  </a:cubicBezTo>
                                  <a:lnTo>
                                    <a:pt x="1239168" y="262065"/>
                                  </a:lnTo>
                                  <a:lnTo>
                                    <a:pt x="1222318" y="252332"/>
                                  </a:lnTo>
                                  <a:cubicBezTo>
                                    <a:pt x="1196353" y="237612"/>
                                    <a:pt x="1162353" y="230154"/>
                                    <a:pt x="1128294" y="230156"/>
                                  </a:cubicBezTo>
                                  <a:cubicBezTo>
                                    <a:pt x="1094234" y="230160"/>
                                    <a:pt x="1060116" y="237624"/>
                                    <a:pt x="1033915" y="252751"/>
                                  </a:cubicBezTo>
                                  <a:lnTo>
                                    <a:pt x="300288" y="676311"/>
                                  </a:lnTo>
                                  <a:cubicBezTo>
                                    <a:pt x="249197" y="705808"/>
                                    <a:pt x="206193" y="779571"/>
                                    <a:pt x="205722" y="839264"/>
                                  </a:cubicBezTo>
                                  <a:lnTo>
                                    <a:pt x="205698" y="1262669"/>
                                  </a:lnTo>
                                  <a:lnTo>
                                    <a:pt x="90" y="1262669"/>
                                  </a:lnTo>
                                  <a:lnTo>
                                    <a:pt x="0" y="744906"/>
                                  </a:lnTo>
                                  <a:cubicBezTo>
                                    <a:pt x="577" y="671905"/>
                                    <a:pt x="53167" y="581697"/>
                                    <a:pt x="115650" y="545622"/>
                                  </a:cubicBezTo>
                                  <a:lnTo>
                                    <a:pt x="1012836" y="27632"/>
                                  </a:lnTo>
                                  <a:cubicBezTo>
                                    <a:pt x="1044879" y="9132"/>
                                    <a:pt x="1086604" y="4"/>
                                    <a:pt x="1128257"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54" name="Freeform: Shape 4154"/>
                          <wps:cNvSpPr>
                            <a:spLocks/>
                          </wps:cNvSpPr>
                          <wps:spPr bwMode="auto">
                            <a:xfrm>
                              <a:off x="2967774" y="1348402"/>
                              <a:ext cx="1087150" cy="608237"/>
                            </a:xfrm>
                            <a:custGeom>
                              <a:avLst/>
                              <a:gdLst>
                                <a:gd name="T0" fmla="*/ 0 w 2255684"/>
                                <a:gd name="T1" fmla="*/ 0 h 1262669"/>
                                <a:gd name="T2" fmla="*/ 205608 w 2255684"/>
                                <a:gd name="T3" fmla="*/ 0 h 1262669"/>
                                <a:gd name="T4" fmla="*/ 205849 w 2255684"/>
                                <a:gd name="T5" fmla="*/ 424088 h 1262669"/>
                                <a:gd name="T6" fmla="*/ 234100 w 2255684"/>
                                <a:gd name="T7" fmla="*/ 516133 h 1262669"/>
                                <a:gd name="T8" fmla="*/ 256960 w 2255684"/>
                                <a:gd name="T9" fmla="*/ 547429 h 1262669"/>
                                <a:gd name="T10" fmla="*/ 263787 w 2255684"/>
                                <a:gd name="T11" fmla="*/ 556775 h 1262669"/>
                                <a:gd name="T12" fmla="*/ 299687 w 2255684"/>
                                <a:gd name="T13" fmla="*/ 586621 h 1262669"/>
                                <a:gd name="T14" fmla="*/ 1033530 w 2255684"/>
                                <a:gd name="T15" fmla="*/ 1010556 h 1262669"/>
                                <a:gd name="T16" fmla="*/ 1053157 w 2255684"/>
                                <a:gd name="T17" fmla="*/ 1017889 h 1262669"/>
                                <a:gd name="T18" fmla="*/ 1077693 w 2255684"/>
                                <a:gd name="T19" fmla="*/ 1027058 h 1262669"/>
                                <a:gd name="T20" fmla="*/ 1221934 w 2255684"/>
                                <a:gd name="T21" fmla="*/ 1010135 h 1262669"/>
                                <a:gd name="T22" fmla="*/ 1955561 w 2255684"/>
                                <a:gd name="T23" fmla="*/ 586576 h 1262669"/>
                                <a:gd name="T24" fmla="*/ 2050126 w 2255684"/>
                                <a:gd name="T25" fmla="*/ 423624 h 1262669"/>
                                <a:gd name="T26" fmla="*/ 2051928 w 2255684"/>
                                <a:gd name="T27" fmla="*/ 95006 h 1262669"/>
                                <a:gd name="T28" fmla="*/ 2049767 w 2255684"/>
                                <a:gd name="T29" fmla="*/ 0 h 1262669"/>
                                <a:gd name="T30" fmla="*/ 2255684 w 2255684"/>
                                <a:gd name="T31" fmla="*/ 0 h 1262669"/>
                                <a:gd name="T32" fmla="*/ 2255631 w 2255684"/>
                                <a:gd name="T33" fmla="*/ 518110 h 1262669"/>
                                <a:gd name="T34" fmla="*/ 2139982 w 2255684"/>
                                <a:gd name="T35" fmla="*/ 717392 h 1262669"/>
                                <a:gd name="T36" fmla="*/ 1242796 w 2255684"/>
                                <a:gd name="T37" fmla="*/ 1235383 h 1262669"/>
                                <a:gd name="T38" fmla="*/ 1012387 w 2255684"/>
                                <a:gd name="T39" fmla="*/ 1235897 h 1262669"/>
                                <a:gd name="T40" fmla="*/ 114935 w 2255684"/>
                                <a:gd name="T41" fmla="*/ 717448 h 1262669"/>
                                <a:gd name="T42" fmla="*/ 71032 w 2255684"/>
                                <a:gd name="T43" fmla="*/ 680948 h 1262669"/>
                                <a:gd name="T44" fmla="*/ 57585 w 2255684"/>
                                <a:gd name="T45" fmla="*/ 662539 h 1262669"/>
                                <a:gd name="T46" fmla="*/ 34725 w 2255684"/>
                                <a:gd name="T47" fmla="*/ 631244 h 1262669"/>
                                <a:gd name="T48" fmla="*/ 175 w 2255684"/>
                                <a:gd name="T49" fmla="*/ 518678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5684" h="1262669">
                                  <a:moveTo>
                                    <a:pt x="0" y="0"/>
                                  </a:moveTo>
                                  <a:lnTo>
                                    <a:pt x="205608" y="0"/>
                                  </a:lnTo>
                                  <a:lnTo>
                                    <a:pt x="205849" y="424088"/>
                                  </a:lnTo>
                                  <a:cubicBezTo>
                                    <a:pt x="206269" y="453557"/>
                                    <a:pt x="217073" y="486642"/>
                                    <a:pt x="234100" y="516133"/>
                                  </a:cubicBezTo>
                                  <a:lnTo>
                                    <a:pt x="256960" y="547429"/>
                                  </a:lnTo>
                                  <a:lnTo>
                                    <a:pt x="263787" y="556775"/>
                                  </a:lnTo>
                                  <a:cubicBezTo>
                                    <a:pt x="274892" y="568824"/>
                                    <a:pt x="287032" y="579073"/>
                                    <a:pt x="299687" y="586621"/>
                                  </a:cubicBezTo>
                                  <a:lnTo>
                                    <a:pt x="1033530" y="1010556"/>
                                  </a:lnTo>
                                  <a:lnTo>
                                    <a:pt x="1053157" y="1017889"/>
                                  </a:lnTo>
                                  <a:lnTo>
                                    <a:pt x="1077693" y="1027058"/>
                                  </a:lnTo>
                                  <a:cubicBezTo>
                                    <a:pt x="1126010" y="1037993"/>
                                    <a:pt x="1183616" y="1032258"/>
                                    <a:pt x="1221934" y="1010135"/>
                                  </a:cubicBezTo>
                                  <a:lnTo>
                                    <a:pt x="1955561" y="586576"/>
                                  </a:lnTo>
                                  <a:cubicBezTo>
                                    <a:pt x="2007963" y="556322"/>
                                    <a:pt x="2049656" y="483317"/>
                                    <a:pt x="2050126" y="423624"/>
                                  </a:cubicBezTo>
                                  <a:cubicBezTo>
                                    <a:pt x="2056029" y="354603"/>
                                    <a:pt x="2054780" y="231699"/>
                                    <a:pt x="2051928" y="95006"/>
                                  </a:cubicBezTo>
                                  <a:lnTo>
                                    <a:pt x="2049767" y="0"/>
                                  </a:lnTo>
                                  <a:lnTo>
                                    <a:pt x="2255684" y="0"/>
                                  </a:lnTo>
                                  <a:lnTo>
                                    <a:pt x="2255631" y="518110"/>
                                  </a:lnTo>
                                  <a:cubicBezTo>
                                    <a:pt x="2255054" y="591111"/>
                                    <a:pt x="2204067" y="680393"/>
                                    <a:pt x="2139982" y="717392"/>
                                  </a:cubicBezTo>
                                  <a:lnTo>
                                    <a:pt x="1242796" y="1235383"/>
                                  </a:lnTo>
                                  <a:cubicBezTo>
                                    <a:pt x="1180312" y="1271457"/>
                                    <a:pt x="1075895" y="1271898"/>
                                    <a:pt x="1012387" y="1235897"/>
                                  </a:cubicBezTo>
                                  <a:lnTo>
                                    <a:pt x="114935" y="717448"/>
                                  </a:lnTo>
                                  <a:cubicBezTo>
                                    <a:pt x="99459" y="708217"/>
                                    <a:pt x="84611" y="695682"/>
                                    <a:pt x="71032" y="680948"/>
                                  </a:cubicBezTo>
                                  <a:lnTo>
                                    <a:pt x="57585" y="662539"/>
                                  </a:lnTo>
                                  <a:lnTo>
                                    <a:pt x="34725" y="631244"/>
                                  </a:lnTo>
                                  <a:cubicBezTo>
                                    <a:pt x="13902" y="595177"/>
                                    <a:pt x="689" y="554717"/>
                                    <a:pt x="175" y="518678"/>
                                  </a:cubicBezTo>
                                  <a:lnTo>
                                    <a:pt x="0" y="0"/>
                                  </a:ln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55" name="Freeform: Shape 4155"/>
                          <wps:cNvSpPr>
                            <a:spLocks/>
                          </wps:cNvSpPr>
                          <wps:spPr bwMode="auto">
                            <a:xfrm>
                              <a:off x="3952942" y="740165"/>
                              <a:ext cx="1089945" cy="608237"/>
                            </a:xfrm>
                            <a:custGeom>
                              <a:avLst/>
                              <a:gdLst>
                                <a:gd name="T0" fmla="*/ 1134195 w 2261529"/>
                                <a:gd name="T1" fmla="*/ 0 h 1262669"/>
                                <a:gd name="T2" fmla="*/ 1249184 w 2261529"/>
                                <a:gd name="T3" fmla="*/ 27119 h 1262669"/>
                                <a:gd name="T4" fmla="*/ 2105816 w 2261529"/>
                                <a:gd name="T5" fmla="*/ 521986 h 1262669"/>
                                <a:gd name="T6" fmla="*/ 2105815 w 2261529"/>
                                <a:gd name="T7" fmla="*/ 521986 h 1262669"/>
                                <a:gd name="T8" fmla="*/ 2119249 w 2261529"/>
                                <a:gd name="T9" fmla="*/ 529747 h 1262669"/>
                                <a:gd name="T10" fmla="*/ 2146637 w 2261529"/>
                                <a:gd name="T11" fmla="*/ 545569 h 1262669"/>
                                <a:gd name="T12" fmla="*/ 2261397 w 2261529"/>
                                <a:gd name="T13" fmla="*/ 744338 h 1262669"/>
                                <a:gd name="T14" fmla="*/ 2261529 w 2261529"/>
                                <a:gd name="T15" fmla="*/ 1262669 h 1262669"/>
                                <a:gd name="T16" fmla="*/ 2056048 w 2261529"/>
                                <a:gd name="T17" fmla="*/ 1262669 h 1262669"/>
                                <a:gd name="T18" fmla="*/ 2055940 w 2261529"/>
                                <a:gd name="T19" fmla="*/ 838798 h 1262669"/>
                                <a:gd name="T20" fmla="*/ 1962102 w 2261529"/>
                                <a:gd name="T21" fmla="*/ 676265 h 1262669"/>
                                <a:gd name="T22" fmla="*/ 1245107 w 2261529"/>
                                <a:gd name="T23" fmla="*/ 262065 h 1262669"/>
                                <a:gd name="T24" fmla="*/ 1228257 w 2261529"/>
                                <a:gd name="T25" fmla="*/ 252332 h 1262669"/>
                                <a:gd name="T26" fmla="*/ 1134233 w 2261529"/>
                                <a:gd name="T27" fmla="*/ 230156 h 1262669"/>
                                <a:gd name="T28" fmla="*/ 1039854 w 2261529"/>
                                <a:gd name="T29" fmla="*/ 252751 h 1262669"/>
                                <a:gd name="T30" fmla="*/ 306227 w 2261529"/>
                                <a:gd name="T31" fmla="*/ 676311 h 1262669"/>
                                <a:gd name="T32" fmla="*/ 211661 w 2261529"/>
                                <a:gd name="T33" fmla="*/ 839264 h 1262669"/>
                                <a:gd name="T34" fmla="*/ 211617 w 2261529"/>
                                <a:gd name="T35" fmla="*/ 1262669 h 1262669"/>
                                <a:gd name="T36" fmla="*/ 5700 w 2261529"/>
                                <a:gd name="T37" fmla="*/ 1262669 h 1262669"/>
                                <a:gd name="T38" fmla="*/ 4681 w 2261529"/>
                                <a:gd name="T39" fmla="*/ 1217870 h 1262669"/>
                                <a:gd name="T40" fmla="*/ 5939 w 2261529"/>
                                <a:gd name="T41" fmla="*/ 744906 h 1262669"/>
                                <a:gd name="T42" fmla="*/ 121589 w 2261529"/>
                                <a:gd name="T43" fmla="*/ 545622 h 1262669"/>
                                <a:gd name="T44" fmla="*/ 1018775 w 2261529"/>
                                <a:gd name="T45" fmla="*/ 27632 h 1262669"/>
                                <a:gd name="T46" fmla="*/ 1134195 w 2261529"/>
                                <a:gd name="T47" fmla="*/ 0 h 126266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2261529" h="1262669">
                                  <a:moveTo>
                                    <a:pt x="1134195" y="0"/>
                                  </a:moveTo>
                                  <a:cubicBezTo>
                                    <a:pt x="1175849" y="-4"/>
                                    <a:pt x="1217429" y="9118"/>
                                    <a:pt x="1249184" y="27119"/>
                                  </a:cubicBezTo>
                                  <a:lnTo>
                                    <a:pt x="2105816" y="521986"/>
                                  </a:lnTo>
                                  <a:lnTo>
                                    <a:pt x="2105815" y="521986"/>
                                  </a:lnTo>
                                  <a:lnTo>
                                    <a:pt x="2119249" y="529747"/>
                                  </a:lnTo>
                                  <a:lnTo>
                                    <a:pt x="2146637" y="545569"/>
                                  </a:lnTo>
                                  <a:cubicBezTo>
                                    <a:pt x="2210145" y="581570"/>
                                    <a:pt x="2261972" y="671338"/>
                                    <a:pt x="2261397" y="744338"/>
                                  </a:cubicBezTo>
                                  <a:lnTo>
                                    <a:pt x="2261529" y="1262669"/>
                                  </a:lnTo>
                                  <a:lnTo>
                                    <a:pt x="2056048" y="1262669"/>
                                  </a:lnTo>
                                  <a:lnTo>
                                    <a:pt x="2055940" y="838798"/>
                                  </a:lnTo>
                                  <a:cubicBezTo>
                                    <a:pt x="2056411" y="779107"/>
                                    <a:pt x="2014032" y="705704"/>
                                    <a:pt x="1962102" y="676265"/>
                                  </a:cubicBezTo>
                                  <a:lnTo>
                                    <a:pt x="1245107" y="262065"/>
                                  </a:lnTo>
                                  <a:lnTo>
                                    <a:pt x="1228257" y="252332"/>
                                  </a:lnTo>
                                  <a:cubicBezTo>
                                    <a:pt x="1202292" y="237612"/>
                                    <a:pt x="1168291" y="230154"/>
                                    <a:pt x="1134233" y="230156"/>
                                  </a:cubicBezTo>
                                  <a:cubicBezTo>
                                    <a:pt x="1100173" y="230160"/>
                                    <a:pt x="1066055" y="237624"/>
                                    <a:pt x="1039854" y="252751"/>
                                  </a:cubicBezTo>
                                  <a:lnTo>
                                    <a:pt x="306227" y="676311"/>
                                  </a:lnTo>
                                  <a:cubicBezTo>
                                    <a:pt x="255136" y="705808"/>
                                    <a:pt x="212132" y="779571"/>
                                    <a:pt x="211661" y="839264"/>
                                  </a:cubicBezTo>
                                  <a:lnTo>
                                    <a:pt x="211617" y="1262669"/>
                                  </a:lnTo>
                                  <a:lnTo>
                                    <a:pt x="5700" y="1262669"/>
                                  </a:lnTo>
                                  <a:lnTo>
                                    <a:pt x="4681" y="1217870"/>
                                  </a:lnTo>
                                  <a:cubicBezTo>
                                    <a:pt x="277" y="1029295"/>
                                    <a:pt x="-3689" y="839962"/>
                                    <a:pt x="5939" y="744906"/>
                                  </a:cubicBezTo>
                                  <a:cubicBezTo>
                                    <a:pt x="6515" y="671905"/>
                                    <a:pt x="59106" y="581697"/>
                                    <a:pt x="121589" y="545622"/>
                                  </a:cubicBezTo>
                                  <a:lnTo>
                                    <a:pt x="1018775" y="27632"/>
                                  </a:lnTo>
                                  <a:cubicBezTo>
                                    <a:pt x="1050817" y="9132"/>
                                    <a:pt x="1092542" y="4"/>
                                    <a:pt x="1134195"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56" name="Freeform: Shape 4156"/>
                          <wps:cNvSpPr>
                            <a:spLocks/>
                          </wps:cNvSpPr>
                          <wps:spPr bwMode="auto">
                            <a:xfrm>
                              <a:off x="258021" y="1024751"/>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57" name="Freeform: Shape 4157"/>
                          <wps:cNvSpPr>
                            <a:spLocks/>
                          </wps:cNvSpPr>
                          <wps:spPr bwMode="auto">
                            <a:xfrm>
                              <a:off x="1245791" y="1024751"/>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58" name="Freeform: Shape 4158"/>
                          <wps:cNvSpPr>
                            <a:spLocks/>
                          </wps:cNvSpPr>
                          <wps:spPr bwMode="auto">
                            <a:xfrm>
                              <a:off x="2233995" y="1024751"/>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159" name="Freeform: Shape 4159"/>
                          <wps:cNvSpPr>
                            <a:spLocks/>
                          </wps:cNvSpPr>
                          <wps:spPr bwMode="auto">
                            <a:xfrm>
                              <a:off x="3219211" y="1024751"/>
                              <a:ext cx="578493"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62637163" name="Freeform: Shape 1462637163"/>
                          <wps:cNvSpPr>
                            <a:spLocks/>
                          </wps:cNvSpPr>
                          <wps:spPr bwMode="auto">
                            <a:xfrm>
                              <a:off x="4212957" y="1024751"/>
                              <a:ext cx="578493"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08691337" name="TextBox 35"/>
                          <wps:cNvSpPr txBox="1">
                            <a:spLocks noChangeArrowheads="1"/>
                          </wps:cNvSpPr>
                          <wps:spPr bwMode="auto">
                            <a:xfrm>
                              <a:off x="879282" y="1963103"/>
                              <a:ext cx="1216230" cy="601773"/>
                            </a:xfrm>
                            <a:prstGeom prst="rect">
                              <a:avLst/>
                            </a:prstGeom>
                          </wps:spPr>
                          <wps:txbx>
                            <w:txbxContent>
                              <w:p w14:paraId="546DE586" w14:textId="35DE2F00"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الابتكار وتحسين العمليات</w:t>
                                </w:r>
                              </w:p>
                            </w:txbxContent>
                          </wps:txbx>
                          <wps:bodyPr rot="0" vert="horz" wrap="square" lIns="0" tIns="45720" rIns="0" bIns="45720" anchor="b" anchorCtr="0" upright="1">
                            <a:noAutofit/>
                          </wps:bodyPr>
                        </wps:wsp>
                        <wps:wsp>
                          <wps:cNvPr id="1608691355" name="TextBox 38"/>
                          <wps:cNvSpPr txBox="1">
                            <a:spLocks noChangeArrowheads="1"/>
                          </wps:cNvSpPr>
                          <wps:spPr bwMode="auto">
                            <a:xfrm>
                              <a:off x="2939178" y="1934035"/>
                              <a:ext cx="1182418" cy="6599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9A8DE" w14:textId="05BA4689"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الظهور المهني (</w:t>
                                </w:r>
                                <w:r w:rsidRPr="00D33F32">
                                  <w:rPr>
                                    <w:rFonts w:ascii="Adobe Arabic" w:hAnsi="Adobe Arabic" w:cs="Adobe Arabic"/>
                                    <w:b/>
                                    <w:bCs/>
                                    <w:color w:val="000000"/>
                                    <w:kern w:val="24"/>
                                    <w:sz w:val="36"/>
                                    <w:szCs w:val="36"/>
                                  </w:rPr>
                                  <w:t>Visibility</w:t>
                                </w:r>
                                <w:r w:rsidRPr="00D33F32">
                                  <w:rPr>
                                    <w:rFonts w:ascii="Adobe Arabic" w:hAnsi="Adobe Arabic" w:cs="Adobe Arabic"/>
                                    <w:b/>
                                    <w:bCs/>
                                    <w:color w:val="000000"/>
                                    <w:kern w:val="24"/>
                                    <w:sz w:val="36"/>
                                    <w:szCs w:val="36"/>
                                    <w:rtl/>
                                  </w:rPr>
                                  <w:t>)</w:t>
                                </w:r>
                              </w:p>
                            </w:txbxContent>
                          </wps:txbx>
                          <wps:bodyPr rot="0" vert="horz" wrap="square" lIns="0" tIns="45720" rIns="0" bIns="45720" anchor="b" anchorCtr="0" upright="1">
                            <a:noAutofit/>
                          </wps:bodyPr>
                        </wps:wsp>
                        <wps:wsp>
                          <wps:cNvPr id="1608691356" name="TextBox 41"/>
                          <wps:cNvSpPr txBox="1">
                            <a:spLocks noChangeArrowheads="1"/>
                          </wps:cNvSpPr>
                          <wps:spPr bwMode="auto">
                            <a:xfrm>
                              <a:off x="0" y="22441"/>
                              <a:ext cx="1048810" cy="590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B0A28" w14:textId="2C08F793"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بناء تحالفات استراتيجية</w:t>
                                </w:r>
                              </w:p>
                            </w:txbxContent>
                          </wps:txbx>
                          <wps:bodyPr rot="0" vert="horz" wrap="square" lIns="0" tIns="45720" rIns="0" bIns="45720" anchor="b" anchorCtr="0" upright="1">
                            <a:noAutofit/>
                          </wps:bodyPr>
                        </wps:wsp>
                        <wps:wsp>
                          <wps:cNvPr id="1608691357" name="TextBox 44"/>
                          <wps:cNvSpPr txBox="1">
                            <a:spLocks noChangeArrowheads="1"/>
                          </wps:cNvSpPr>
                          <wps:spPr bwMode="auto">
                            <a:xfrm>
                              <a:off x="1786254" y="0"/>
                              <a:ext cx="1498218" cy="635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E49A3C" w14:textId="699A09F2"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بناء س</w:t>
                                </w:r>
                                <w:r w:rsidRPr="00D33F32">
                                  <w:rPr>
                                    <w:rFonts w:ascii="Adobe Arabic" w:hAnsi="Adobe Arabic" w:cs="Adobe Arabic" w:hint="cs"/>
                                    <w:b/>
                                    <w:bCs/>
                                    <w:color w:val="000000"/>
                                    <w:kern w:val="24"/>
                                    <w:sz w:val="36"/>
                                    <w:szCs w:val="36"/>
                                    <w:rtl/>
                                  </w:rPr>
                                  <w:t>ُ</w:t>
                                </w:r>
                                <w:r w:rsidRPr="00D33F32">
                                  <w:rPr>
                                    <w:rFonts w:ascii="Adobe Arabic" w:hAnsi="Adobe Arabic" w:cs="Adobe Arabic"/>
                                    <w:b/>
                                    <w:bCs/>
                                    <w:color w:val="000000"/>
                                    <w:kern w:val="24"/>
                                    <w:sz w:val="36"/>
                                    <w:szCs w:val="36"/>
                                    <w:rtl/>
                                  </w:rPr>
                                  <w:t>معة الخبير (</w:t>
                                </w:r>
                                <w:r w:rsidRPr="00D33F32">
                                  <w:rPr>
                                    <w:rFonts w:ascii="Adobe Arabic" w:hAnsi="Adobe Arabic" w:cs="Adobe Arabic"/>
                                    <w:b/>
                                    <w:bCs/>
                                    <w:color w:val="000000"/>
                                    <w:kern w:val="24"/>
                                    <w:sz w:val="36"/>
                                    <w:szCs w:val="36"/>
                                  </w:rPr>
                                  <w:t>Personal Branding</w:t>
                                </w:r>
                                <w:r w:rsidRPr="00D33F32">
                                  <w:rPr>
                                    <w:rFonts w:ascii="Adobe Arabic" w:hAnsi="Adobe Arabic" w:cs="Adobe Arabic"/>
                                    <w:b/>
                                    <w:bCs/>
                                    <w:color w:val="000000"/>
                                    <w:kern w:val="24"/>
                                    <w:sz w:val="36"/>
                                    <w:szCs w:val="36"/>
                                    <w:rtl/>
                                  </w:rPr>
                                  <w:t>)</w:t>
                                </w:r>
                              </w:p>
                            </w:txbxContent>
                          </wps:txbx>
                          <wps:bodyPr rot="0" vert="horz" wrap="square" lIns="0" tIns="45720" rIns="0" bIns="45720" anchor="b" anchorCtr="0" upright="1">
                            <a:noAutofit/>
                          </wps:bodyPr>
                        </wps:wsp>
                        <wps:wsp>
                          <wps:cNvPr id="1608691358" name="TextBox 47"/>
                          <wps:cNvSpPr txBox="1">
                            <a:spLocks noChangeArrowheads="1"/>
                          </wps:cNvSpPr>
                          <wps:spPr bwMode="auto">
                            <a:xfrm>
                              <a:off x="3835971" y="-21541"/>
                              <a:ext cx="1430296" cy="657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7240C8" w14:textId="756E8395"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التفكير الاستراتيجي والقيمة المضافة</w:t>
                                </w:r>
                              </w:p>
                            </w:txbxContent>
                          </wps:txbx>
                          <wps:bodyPr rot="0" vert="horz" wrap="square" lIns="0" tIns="45720" rIns="0" bIns="45720" anchor="b" anchorCtr="0" upright="1">
                            <a:noAutofit/>
                          </wps:bodyPr>
                        </wps:wsp>
                      </wpg:grpSp>
                      <wps:wsp>
                        <wps:cNvPr id="1608691365" name="TextBox 14"/>
                        <wps:cNvSpPr txBox="1"/>
                        <wps:spPr>
                          <a:xfrm flipH="1">
                            <a:off x="4186543" y="1092626"/>
                            <a:ext cx="617220" cy="536575"/>
                          </a:xfrm>
                          <a:prstGeom prst="rect">
                            <a:avLst/>
                          </a:prstGeom>
                          <a:noFill/>
                        </wps:spPr>
                        <wps:txbx>
                          <w:txbxContent>
                            <w:p w14:paraId="702FC877"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01</w:t>
                              </w:r>
                            </w:p>
                          </w:txbxContent>
                        </wps:txbx>
                        <wps:bodyPr wrap="square" rtlCol="0">
                          <a:noAutofit/>
                        </wps:bodyPr>
                      </wps:wsp>
                      <wps:wsp>
                        <wps:cNvPr id="1608691371" name="TextBox 16"/>
                        <wps:cNvSpPr txBox="1"/>
                        <wps:spPr>
                          <a:xfrm flipH="1">
                            <a:off x="3174163" y="1092626"/>
                            <a:ext cx="617220" cy="536575"/>
                          </a:xfrm>
                          <a:prstGeom prst="rect">
                            <a:avLst/>
                          </a:prstGeom>
                          <a:noFill/>
                        </wps:spPr>
                        <wps:txbx>
                          <w:txbxContent>
                            <w:p w14:paraId="19A2A51C"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02</w:t>
                              </w:r>
                            </w:p>
                          </w:txbxContent>
                        </wps:txbx>
                        <wps:bodyPr wrap="square" rtlCol="0">
                          <a:noAutofit/>
                        </wps:bodyPr>
                      </wps:wsp>
                      <wps:wsp>
                        <wps:cNvPr id="1608691372" name="TextBox 18"/>
                        <wps:cNvSpPr txBox="1"/>
                        <wps:spPr>
                          <a:xfrm flipH="1">
                            <a:off x="2205525" y="1092626"/>
                            <a:ext cx="617220" cy="536575"/>
                          </a:xfrm>
                          <a:prstGeom prst="rect">
                            <a:avLst/>
                          </a:prstGeom>
                          <a:noFill/>
                        </wps:spPr>
                        <wps:txbx>
                          <w:txbxContent>
                            <w:p w14:paraId="44F04BC4"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03</w:t>
                              </w:r>
                            </w:p>
                          </w:txbxContent>
                        </wps:txbx>
                        <wps:bodyPr wrap="square" rtlCol="0">
                          <a:noAutofit/>
                        </wps:bodyPr>
                      </wps:wsp>
                      <wps:wsp>
                        <wps:cNvPr id="1608691373" name="TextBox 19"/>
                        <wps:cNvSpPr txBox="1"/>
                        <wps:spPr>
                          <a:xfrm flipH="1">
                            <a:off x="1193144" y="1092626"/>
                            <a:ext cx="617220" cy="536575"/>
                          </a:xfrm>
                          <a:prstGeom prst="rect">
                            <a:avLst/>
                          </a:prstGeom>
                          <a:noFill/>
                        </wps:spPr>
                        <wps:txbx>
                          <w:txbxContent>
                            <w:p w14:paraId="3A60D59E"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04</w:t>
                              </w:r>
                            </w:p>
                          </w:txbxContent>
                        </wps:txbx>
                        <wps:bodyPr wrap="square" rtlCol="0">
                          <a:noAutofit/>
                        </wps:bodyPr>
                      </wps:wsp>
                      <wps:wsp>
                        <wps:cNvPr id="1608691374" name="TextBox 20"/>
                        <wps:cNvSpPr txBox="1"/>
                        <wps:spPr>
                          <a:xfrm flipH="1">
                            <a:off x="225216" y="1092626"/>
                            <a:ext cx="617220" cy="536575"/>
                          </a:xfrm>
                          <a:prstGeom prst="rect">
                            <a:avLst/>
                          </a:prstGeom>
                          <a:noFill/>
                        </wps:spPr>
                        <wps:txbx>
                          <w:txbxContent>
                            <w:p w14:paraId="2145C27D"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05</w:t>
                              </w:r>
                            </w:p>
                          </w:txbxContent>
                        </wps:txbx>
                        <wps:bodyPr wrap="square" rtlCol="0">
                          <a:noAutofit/>
                        </wps:bodyPr>
                      </wps:wsp>
                    </wpg:wgp>
                  </a:graphicData>
                </a:graphic>
              </wp:inline>
            </w:drawing>
          </mc:Choice>
          <mc:Fallback>
            <w:pict>
              <v:group w14:anchorId="39232A37" id="_x0000_s1646" style="width:446.75pt;height:221.85pt;mso-position-horizontal-relative:char;mso-position-vertical-relative:line" coordorigin=",-215" coordsize="52662,26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">
                <v:group id="Group 4150" o:spid="_x0000_s1647" style="position:absolute;top:-215;width:52662;height:26154" coordorigin=",-215" coordsize="52662,26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">
                  <v:shape id="Freeform: Shape 4151" o:spid="_x0000_s1648" style="position:absolute;left:35;top:7401;width:10872;height:6083;visibility:visible;mso-wrap-style:square;v-text-anchor:middle" coordsize="2255775,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" path="m1128257,v41653,-4,83234,9118,114988,27119l2099877,521986r13433,7761l2140698,545569v63508,36001,115336,125769,114760,198769l2255775,1262669r-201319,l2055481,1171598v1112,-138649,408,-263732,-5480,-332800c2050472,779107,2008093,705704,1956163,676265l1239168,262065r-16849,-9733c1196353,237612,1162353,230154,1128294,230156v-34060,4,-68178,7468,-94378,22595l300288,676311v-51091,29497,-94095,103260,-94566,162953c205758,980399,205795,1121534,205831,1262669r-205698,c89,1090081,44,917494,,744906,577,671905,53167,581697,115651,545622l1012836,27632c1044879,9132,1086603,4,1128257,xe" fillcolor="#a0c9ca" stroked="f" strokeweight="1pt">
                    <v:stroke joinstyle="miter"/>
                    <v:path arrowok="t" o:connecttype="custom" o:connectlocs="543777,0;599197,13063;1012061,251445;1018535,255183;1031735,262805;1087045,358553;1087198,608237;990170,608237;990664,564367;988023,404055;942796,325762;597232,126239;589111,121550;543795,110868;498308,121752;144727,325784;99150,404280;99203,608237;64,608237;0,358827;55739,262830;488149,13311;543777,0" o:connectangles="0,0,0,0,0,0,0,0,0,0,0,0,0,0,0,0,0,0,0,0,0,0,0"/>
                  </v:shape>
                  <v:shape id="Freeform: Shape 4152" o:spid="_x0000_s1649" style="position:absolute;left:9912;top:13484;width:10876;height:6082;visibility:visible;mso-wrap-style:square;v-text-anchor:middle" coordsize="2256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" path="m5137,l206456,r259,424088c207136,453557,217941,486642,234968,516133r22860,31296l264654,556775v11105,12049,23244,22298,35901,29846l1034398,1010556r19626,7333l1078561,1027058v48316,10935,105922,5200,144240,-16923l1956428,586576v52403,-30254,94096,-103259,94566,-162952l2050921,r205608,l2256498,518110v-576,73001,-51564,162283,-115649,199282l1243664,1235383v-62484,36074,-166901,36515,-230410,514l115803,717448c100327,708217,85478,695682,71900,680948l58452,662539,35592,631244c14770,595177,1556,554717,1043,518678,-1866,430752,1969,241160,4569,50527l5137,xe" fillcolor="#bfbfbf [2412]" stroked="f" strokeweight="1pt">
                    <v:stroke joinstyle="miter"/>
                    <v:path arrowok="t" o:connecttype="custom" o:connectlocs="2476,0;99506,0;99631,204286;113248,248625;124266,263701;127556,268203;144859,282580;498551,486792;508010,490325;519836,494741;589355,486590;942943,282558;988521,204063;988486,0;1087583,0;1087568,249577;1031829,345573;599411,595093;488360,595341;55814,345600;34654,328018;28172,319150;17154,304075;503,249851;2202,24339" o:connectangles="0,0,0,0,0,0,0,0,0,0,0,0,0,0,0,0,0,0,0,0,0,0,0,0,0"/>
                  </v:shape>
                  <v:shape id="Freeform: Shape 4153" o:spid="_x0000_s1650" style="position:absolute;left:19797;top:7401;width:10871;height:6083;visibility:visible;mso-wrap-style:square;v-text-anchor:middle" coordsize="2255752,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" path="m1128257,v41653,-4,83233,9118,114988,27119l2099877,521986r-1,l2113310,529747r27388,15822c2204206,581570,2256033,671338,2255458,744338r294,518331l2050144,1262669r-143,-423871c2050472,779107,2008093,705704,1956163,676265l1239168,262065r-16850,-9733c1196353,237612,1162353,230154,1128294,230156v-34060,4,-68178,7468,-94379,22595l300288,676311v-51091,29497,-94095,103260,-94566,162953l205698,1262669r-205608,l,744906c577,671905,53167,581697,115650,545622l1012836,27632c1044879,9132,1086604,4,1128257,xe" fillcolor="#a0c9ca" stroked="f" strokeweight="1pt">
                    <v:stroke joinstyle="miter"/>
                    <v:path arrowok="t" o:connecttype="custom" o:connectlocs="543759,0;599177,13063;1012027,251445;1012026,251445;1018501,255183;1031700,262805;1087008,358553;1087150,608237;988058,608237;987989,404055;942764,325762;597212,126239;589091,121550;543776,110868;498291,121752;144723,325784;99147,404280;99135,608237;43,608237;0,358827;55737,262830;488132,13311;543759,0" o:connectangles="0,0,0,0,0,0,0,0,0,0,0,0,0,0,0,0,0,0,0,0,0,0,0"/>
                  </v:shape>
                  <v:shape id="Freeform: Shape 4154" o:spid="_x0000_s1651" style="position:absolute;left:29677;top:13484;width:10872;height:6082;visibility:visible;mso-wrap-style:square;v-text-anchor:middle" coordsize="2255684,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" path="m,l205608,r241,424088c206269,453557,217073,486642,234100,516133r22860,31296l263787,556775v11105,12049,23245,22298,35900,29846l1033530,1010556r19627,7333l1077693,1027058v48317,10935,105923,5200,144241,-16923l1955561,586576v52402,-30254,94095,-103259,94565,-162952c2056029,354603,2054780,231699,2051928,95006l2049767,r205917,l2255631,518110v-577,73001,-51564,162283,-115649,199282l1242796,1235383v-62484,36074,-166901,36515,-230409,514l114935,717448c99459,708217,84611,695682,71032,680948l57585,662539,34725,631244c13902,595177,689,554717,175,518678l,xe" fillcolor="#bfbfbf [2412]" stroked="f" strokeweight="1pt">
                    <v:stroke joinstyle="miter"/>
                    <v:path arrowok="t" o:connecttype="custom" o:connectlocs="0,0;99095,0;99211,204286;112827,248625;123845,263701;127135,268203;144437,282580;498120,486792;507580,490325;519405,494741;588924,486590;942503,282558;988079,204063;988948,45765;987906,0;1087150,0;1087124,249577;1031386,345573;598978,595093;487930,595341;55394,345600;34235,328018;27754,319150;16736,304075;84,249851" o:connectangles="0,0,0,0,0,0,0,0,0,0,0,0,0,0,0,0,0,0,0,0,0,0,0,0,0"/>
                  </v:shape>
                  <v:shape id="Freeform: Shape 4155" o:spid="_x0000_s1652" style="position:absolute;left:39529;top:7401;width:10899;height:6083;visibility:visible;mso-wrap-style:square;v-text-anchor:middle" coordsize="2261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" path="m1134195,v41654,-4,83234,9118,114989,27119l2105816,521986r-1,l2119249,529747r27388,15822c2210145,581570,2261972,671338,2261397,744338r132,518331l2056048,1262669r-108,-423871c2056411,779107,2014032,705704,1962102,676265l1245107,262065r-16850,-9733c1202292,237612,1168291,230154,1134233,230156v-34060,4,-68178,7468,-94379,22595l306227,676311v-51091,29497,-94095,103260,-94566,162953l211617,1262669r-205917,l4681,1217870c277,1029295,-3689,839962,5939,744906,6515,671905,59106,581697,121589,545622l1018775,27632c1050817,9132,1092542,4,1134195,xe" fillcolor="#a0c9ca" stroked="f" strokeweight="1pt">
                    <v:stroke joinstyle="miter"/>
                    <v:path arrowok="t" o:connecttype="custom" o:connectlocs="546626,0;602045,13063;1014899,251445;1014899,251445;1021373,255183;1034573,262805;1089881,358553;1089945,608237;990913,608237;990861,404055;945636,325762;600080,126239;591959,121550;546644,110868;501158,121752;147586,325784;102010,404280;101989,608237;2747,608237;2256,586657;2862,358827;58600,262830;490999,13311;546626,0" o:connectangles="0,0,0,0,0,0,0,0,0,0,0,0,0,0,0,0,0,0,0,0,0,0,0,0"/>
                  </v:shape>
                  <v:shape id="Freeform: Shape 4156" o:spid="_x0000_s1653" style="position:absolute;left:2580;top:10247;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4157" o:spid="_x0000_s1654" style="position:absolute;left:12457;top:10247;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bfbfbf [2412]"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4158" o:spid="_x0000_s1655" style="position:absolute;left:22339;top:10247;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4159" o:spid="_x0000_s1656" style="position:absolute;left:32192;top:10247;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bfbfbf [2412]" stroked="f" strokeweight="1pt">
                    <v:stroke joinstyle="miter"/>
                    <v:path arrowok="t" o:connecttype="custom" o:connectlocs="289348,0;318838,6951;538526,133797;538526,133797;541971,135786;548995,139842;578426,190791;578493,456455;548834,507535;318746,640308;259655,640440;29499,507549;18240,498194;14791,493475;8928,485453;68,456600;0,190937;29659,139856;259748,7083;289348,0" o:connectangles="0,0,0,0,0,0,0,0,0,0,0,0,0,0,0,0,0,0,0,0"/>
                  </v:shape>
                  <v:shape id="Freeform: Shape 1462637163" o:spid="_x0000_s1657" style="position:absolute;left:42129;top:10247;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48,0;318838,6951;538526,133797;538526,133797;541971,135786;548995,139842;578426,190791;578493,456455;548834,507535;318746,640308;259655,640440;29499,507549;18240,498194;14791,493475;8928,485453;68,456600;0,190937;29659,139856;259748,7083;289348,0" o:connectangles="0,0,0,0,0,0,0,0,0,0,0,0,0,0,0,0,0,0,0,0"/>
                  </v:shape>
                  <v:shape id="TextBox 35" o:spid="_x0000_s1658" type="#_x0000_t202" style="position:absolute;left:8792;top:19631;width:12163;height:601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" filled="f" stroked="f">
                    <v:textbox inset="0,,0">
                      <w:txbxContent>
                        <w:p w14:paraId="546DE586" w14:textId="35DE2F00"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الابتكار وتحسين العمليات</w:t>
                          </w:r>
                        </w:p>
                      </w:txbxContent>
                    </v:textbox>
                  </v:shape>
                  <v:shape id="TextBox 38" o:spid="_x0000_s1659" type="#_x0000_t202" style="position:absolute;left:29391;top:19340;width:11824;height:65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" filled="f" stroked="f">
                    <v:textbox inset="0,,0">
                      <w:txbxContent>
                        <w:p w14:paraId="2309A8DE" w14:textId="05BA4689"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الظهور المهني (</w:t>
                          </w:r>
                          <w:r w:rsidRPr="00D33F32">
                            <w:rPr>
                              <w:rFonts w:ascii="Adobe Arabic" w:hAnsi="Adobe Arabic" w:cs="Adobe Arabic"/>
                              <w:b/>
                              <w:bCs/>
                              <w:color w:val="000000"/>
                              <w:kern w:val="24"/>
                              <w:sz w:val="36"/>
                              <w:szCs w:val="36"/>
                            </w:rPr>
                            <w:t>Visibility</w:t>
                          </w:r>
                          <w:r w:rsidRPr="00D33F32">
                            <w:rPr>
                              <w:rFonts w:ascii="Adobe Arabic" w:hAnsi="Adobe Arabic" w:cs="Adobe Arabic"/>
                              <w:b/>
                              <w:bCs/>
                              <w:color w:val="000000"/>
                              <w:kern w:val="24"/>
                              <w:sz w:val="36"/>
                              <w:szCs w:val="36"/>
                              <w:rtl/>
                            </w:rPr>
                            <w:t>)</w:t>
                          </w:r>
                        </w:p>
                      </w:txbxContent>
                    </v:textbox>
                  </v:shape>
                  <v:shape id="TextBox 41" o:spid="_x0000_s1660" type="#_x0000_t202" style="position:absolute;top:224;width:10488;height:590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" filled="f" stroked="f">
                    <v:textbox inset="0,,0">
                      <w:txbxContent>
                        <w:p w14:paraId="4ADB0A28" w14:textId="2C08F793"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بناء تحالفات استراتيجية</w:t>
                          </w:r>
                        </w:p>
                      </w:txbxContent>
                    </v:textbox>
                  </v:shape>
                  <v:shape id="TextBox 44" o:spid="_x0000_s1661" type="#_x0000_t202" style="position:absolute;left:17862;width:14982;height:635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" filled="f" stroked="f">
                    <v:textbox inset="0,,0">
                      <w:txbxContent>
                        <w:p w14:paraId="2FE49A3C" w14:textId="699A09F2"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بناء س</w:t>
                          </w:r>
                          <w:r w:rsidRPr="00D33F32">
                            <w:rPr>
                              <w:rFonts w:ascii="Adobe Arabic" w:hAnsi="Adobe Arabic" w:cs="Adobe Arabic" w:hint="cs"/>
                              <w:b/>
                              <w:bCs/>
                              <w:color w:val="000000"/>
                              <w:kern w:val="24"/>
                              <w:sz w:val="36"/>
                              <w:szCs w:val="36"/>
                              <w:rtl/>
                            </w:rPr>
                            <w:t>ُ</w:t>
                          </w:r>
                          <w:r w:rsidRPr="00D33F32">
                            <w:rPr>
                              <w:rFonts w:ascii="Adobe Arabic" w:hAnsi="Adobe Arabic" w:cs="Adobe Arabic"/>
                              <w:b/>
                              <w:bCs/>
                              <w:color w:val="000000"/>
                              <w:kern w:val="24"/>
                              <w:sz w:val="36"/>
                              <w:szCs w:val="36"/>
                              <w:rtl/>
                            </w:rPr>
                            <w:t>معة الخبير (</w:t>
                          </w:r>
                          <w:r w:rsidRPr="00D33F32">
                            <w:rPr>
                              <w:rFonts w:ascii="Adobe Arabic" w:hAnsi="Adobe Arabic" w:cs="Adobe Arabic"/>
                              <w:b/>
                              <w:bCs/>
                              <w:color w:val="000000"/>
                              <w:kern w:val="24"/>
                              <w:sz w:val="36"/>
                              <w:szCs w:val="36"/>
                            </w:rPr>
                            <w:t>Personal Branding</w:t>
                          </w:r>
                          <w:r w:rsidRPr="00D33F32">
                            <w:rPr>
                              <w:rFonts w:ascii="Adobe Arabic" w:hAnsi="Adobe Arabic" w:cs="Adobe Arabic"/>
                              <w:b/>
                              <w:bCs/>
                              <w:color w:val="000000"/>
                              <w:kern w:val="24"/>
                              <w:sz w:val="36"/>
                              <w:szCs w:val="36"/>
                              <w:rtl/>
                            </w:rPr>
                            <w:t>)</w:t>
                          </w:r>
                        </w:p>
                      </w:txbxContent>
                    </v:textbox>
                  </v:shape>
                  <v:shape id="TextBox 47" o:spid="_x0000_s1662" type="#_x0000_t202" style="position:absolute;left:38359;top:-215;width:14303;height:656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" filled="f" stroked="f">
                    <v:textbox inset="0,,0">
                      <w:txbxContent>
                        <w:p w14:paraId="767240C8" w14:textId="756E8395" w:rsidR="00D33F32" w:rsidRDefault="00D33F32" w:rsidP="00D33F32">
                          <w:pPr>
                            <w:jc w:val="center"/>
                            <w:rPr>
                              <w:rFonts w:ascii="Adobe Arabic" w:hAnsi="Adobe Arabic" w:cs="Adobe Arabic"/>
                              <w:b/>
                              <w:bCs/>
                              <w:color w:val="000000"/>
                              <w:kern w:val="24"/>
                              <w:sz w:val="36"/>
                              <w:szCs w:val="36"/>
                            </w:rPr>
                          </w:pPr>
                          <w:r w:rsidRPr="00D33F32">
                            <w:rPr>
                              <w:rFonts w:ascii="Adobe Arabic" w:hAnsi="Adobe Arabic" w:cs="Adobe Arabic"/>
                              <w:b/>
                              <w:bCs/>
                              <w:color w:val="000000"/>
                              <w:kern w:val="24"/>
                              <w:sz w:val="36"/>
                              <w:szCs w:val="36"/>
                              <w:rtl/>
                            </w:rPr>
                            <w:t>التفكير الاستراتيجي والقيمة المضافة</w:t>
                          </w:r>
                        </w:p>
                      </w:txbxContent>
                    </v:textbox>
                  </v:shape>
                </v:group>
                <v:shape id="TextBox 14" o:spid="_x0000_s1663" type="#_x0000_t202" style="position:absolute;left:41865;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" filled="f" stroked="f">
                  <v:textbox>
                    <w:txbxContent>
                      <w:p w14:paraId="702FC877"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01</w:t>
                        </w:r>
                      </w:p>
                    </w:txbxContent>
                  </v:textbox>
                </v:shape>
                <v:shape id="TextBox 16" o:spid="_x0000_s1664" type="#_x0000_t202" style="position:absolute;left:31741;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" filled="f" stroked="f">
                  <v:textbox>
                    <w:txbxContent>
                      <w:p w14:paraId="19A2A51C"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02</w:t>
                        </w:r>
                      </w:p>
                    </w:txbxContent>
                  </v:textbox>
                </v:shape>
                <v:shape id="TextBox 18" o:spid="_x0000_s1665" type="#_x0000_t202" style="position:absolute;left:22055;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" filled="f" stroked="f">
                  <v:textbox>
                    <w:txbxContent>
                      <w:p w14:paraId="44F04BC4"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03</w:t>
                        </w:r>
                      </w:p>
                    </w:txbxContent>
                  </v:textbox>
                </v:shape>
                <v:shape id="TextBox 19" o:spid="_x0000_s1666" type="#_x0000_t202" style="position:absolute;left:11931;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" filled="f" stroked="f">
                  <v:textbox>
                    <w:txbxContent>
                      <w:p w14:paraId="3A60D59E"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04</w:t>
                        </w:r>
                      </w:p>
                    </w:txbxContent>
                  </v:textbox>
                </v:shape>
                <v:shape id="TextBox 20" o:spid="_x0000_s1667" type="#_x0000_t202" style="position:absolute;left:2252;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" filled="f" stroked="f">
                  <v:textbox>
                    <w:txbxContent>
                      <w:p w14:paraId="2145C27D" w14:textId="77777777" w:rsidR="00D33F32" w:rsidRDefault="00D33F32" w:rsidP="00D33F32">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05</w:t>
                        </w:r>
                      </w:p>
                    </w:txbxContent>
                  </v:textbox>
                </v:shape>
                <w10:anchorlock/>
              </v:group>
            </w:pict>
          </mc:Fallback>
        </mc:AlternateContent>
      </w:r>
    </w:p>
    <w:p w14:paraId="6A264430" w14:textId="41D03AFB" w:rsidR="00D0278B" w:rsidRPr="00F464DE" w:rsidRDefault="00D0278B" w:rsidP="00D0278B">
      <w:pPr>
        <w:rPr>
          <w:b/>
          <w:bCs/>
          <w:rtl/>
        </w:rPr>
      </w:pPr>
      <w:r w:rsidRPr="002A078C">
        <w:rPr>
          <w:rFonts w:ascii="Sakkal Majalla" w:hAnsi="Sakkal Majalla"/>
          <w:noProof/>
          <w:sz w:val="34"/>
          <w:lang w:bidi="ar-EG"/>
        </w:rPr>
        <mc:AlternateContent>
          <mc:Choice Requires="wpg">
            <w:drawing>
              <wp:inline distT="0" distB="0" distL="0" distR="0" wp14:anchorId="6C7375B0" wp14:editId="4FA359EA">
                <wp:extent cx="5731510" cy="891540"/>
                <wp:effectExtent l="0" t="0" r="2540" b="22860"/>
                <wp:docPr id="108865318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8653190" name="مجموعة 47"/>
                        <wpg:cNvGrpSpPr/>
                        <wpg:grpSpPr>
                          <a:xfrm>
                            <a:off x="0" y="0"/>
                            <a:ext cx="5731510" cy="895351"/>
                            <a:chOff x="0" y="0"/>
                            <a:chExt cx="5878196" cy="918845"/>
                          </a:xfrm>
                        </wpg:grpSpPr>
                        <wpg:grpSp>
                          <wpg:cNvPr id="1088653191" name="مجموعة 48"/>
                          <wpg:cNvGrpSpPr/>
                          <wpg:grpSpPr>
                            <a:xfrm>
                              <a:off x="0" y="0"/>
                              <a:ext cx="5878196" cy="918845"/>
                              <a:chOff x="0" y="0"/>
                              <a:chExt cx="6240348" cy="919070"/>
                            </a:xfrm>
                          </wpg:grpSpPr>
                          <wpg:grpSp>
                            <wpg:cNvPr id="1088653192" name="مجموعة 49"/>
                            <wpg:cNvGrpSpPr/>
                            <wpg:grpSpPr>
                              <a:xfrm>
                                <a:off x="0" y="169208"/>
                                <a:ext cx="5433072" cy="580613"/>
                                <a:chOff x="0" y="169208"/>
                                <a:chExt cx="5433072" cy="580613"/>
                              </a:xfrm>
                            </wpg:grpSpPr>
                            <wps:wsp>
                              <wps:cNvPr id="10886531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1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96" name="مربع نص 41"/>
                          <wps:cNvSpPr txBox="1"/>
                          <wps:spPr>
                            <a:xfrm>
                              <a:off x="204466" y="256739"/>
                              <a:ext cx="4615440" cy="389397"/>
                            </a:xfrm>
                            <a:prstGeom prst="rect">
                              <a:avLst/>
                            </a:prstGeom>
                            <a:noFill/>
                          </wps:spPr>
                          <wps:txbx>
                            <w:txbxContent>
                              <w:p w14:paraId="5912D05C" w14:textId="12863B8B"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التفكير الاستراتيجي والقيمة المضافة</w:t>
                                </w:r>
                              </w:p>
                            </w:txbxContent>
                          </wps:txbx>
                          <wps:bodyPr wrap="square" rtlCol="1">
                            <a:spAutoFit/>
                          </wps:bodyPr>
                        </wps:wsp>
                      </wpg:grpSp>
                      <pic:pic xmlns:pic="http://schemas.openxmlformats.org/drawingml/2006/picture">
                        <pic:nvPicPr>
                          <pic:cNvPr id="1088653197"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C7375B0" id="_x0000_s166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7P+1HEHAAD9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16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">
                  <v:group id="مجموعة 48" o:spid="_x0000_s16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">
                    <v:group id="مجموعة 49" o:spid="_x0000_s16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">
                      <v:shape id="شكل حر 50" o:spid="_x0000_s16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" fillcolor="#a5a5a5 [2092]" stroked="f" strokeweight="1pt">
                        <v:stroke joinstyle="miter"/>
                      </v:roundrect>
                    </v:group>
                    <v:oval id="شكل بيضاوي 52" o:spid="_x0000_s16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" filled="f" strokecolor="#168489" strokeweight="1pt">
                      <v:stroke joinstyle="miter"/>
                    </v:oval>
                  </v:group>
                  <v:shape id="مربع نص 41" o:spid="_x0000_s167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" filled="f" stroked="f">
                    <v:textbox style="mso-fit-shape-to-text:t">
                      <w:txbxContent>
                        <w:p w14:paraId="5912D05C" w14:textId="12863B8B"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التفكير الاستراتيجي والقيمة المضافة</w:t>
                          </w:r>
                        </w:p>
                      </w:txbxContent>
                    </v:textbox>
                  </v:shape>
                </v:group>
                <v:shape id="صورة 54" o:spid="_x0000_s16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">
                  <v:imagedata r:id="rId104" o:title=""/>
                </v:shape>
                <w10:anchorlock/>
              </v:group>
            </w:pict>
          </mc:Fallback>
        </mc:AlternateContent>
      </w:r>
    </w:p>
    <w:p w14:paraId="7E0CBB38" w14:textId="77777777" w:rsidR="00D0278B" w:rsidRPr="00F464DE" w:rsidRDefault="00D0278B" w:rsidP="00D0278B">
      <w:pPr>
        <w:rPr>
          <w:rtl/>
        </w:rPr>
      </w:pPr>
      <w:r w:rsidRPr="00F464DE">
        <w:rPr>
          <w:rtl/>
        </w:rPr>
        <w:t>- فهم استراتيجية المؤسسة وأولوياتها.</w:t>
      </w:r>
    </w:p>
    <w:p w14:paraId="49774DED" w14:textId="77777777" w:rsidR="00D0278B" w:rsidRPr="00F464DE" w:rsidRDefault="00D0278B" w:rsidP="00D0278B">
      <w:pPr>
        <w:rPr>
          <w:rtl/>
        </w:rPr>
      </w:pPr>
      <w:r w:rsidRPr="00F464DE">
        <w:rPr>
          <w:rtl/>
        </w:rPr>
        <w:t>- ربط جهودك بالأهداف الاستراتيجية للمنظّمة.</w:t>
      </w:r>
    </w:p>
    <w:p w14:paraId="00F55D3C" w14:textId="77777777" w:rsidR="00D0278B" w:rsidRDefault="00D0278B" w:rsidP="00D0278B">
      <w:pPr>
        <w:rPr>
          <w:rtl/>
        </w:rPr>
      </w:pPr>
      <w:r w:rsidRPr="00F464DE">
        <w:rPr>
          <w:rtl/>
        </w:rPr>
        <w:t>- تقديم حلول للمشكلات بدلاً من الاكتفاء بعرضها.</w:t>
      </w:r>
    </w:p>
    <w:p w14:paraId="229A133A" w14:textId="37D8BEDC"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111EC315" wp14:editId="725D91FF">
                <wp:extent cx="5731510" cy="891540"/>
                <wp:effectExtent l="0" t="0" r="2540" b="22860"/>
                <wp:docPr id="108865319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8653199" name="مجموعة 47"/>
                        <wpg:cNvGrpSpPr/>
                        <wpg:grpSpPr>
                          <a:xfrm>
                            <a:off x="0" y="0"/>
                            <a:ext cx="5731510" cy="895351"/>
                            <a:chOff x="0" y="0"/>
                            <a:chExt cx="5878196" cy="918845"/>
                          </a:xfrm>
                        </wpg:grpSpPr>
                        <wpg:grpSp>
                          <wpg:cNvPr id="1088653200" name="مجموعة 48"/>
                          <wpg:cNvGrpSpPr/>
                          <wpg:grpSpPr>
                            <a:xfrm>
                              <a:off x="0" y="0"/>
                              <a:ext cx="5878196" cy="918845"/>
                              <a:chOff x="0" y="0"/>
                              <a:chExt cx="6240348" cy="919070"/>
                            </a:xfrm>
                          </wpg:grpSpPr>
                          <wpg:grpSp>
                            <wpg:cNvPr id="1088653201" name="مجموعة 49"/>
                            <wpg:cNvGrpSpPr/>
                            <wpg:grpSpPr>
                              <a:xfrm>
                                <a:off x="0" y="169208"/>
                                <a:ext cx="5433072" cy="580613"/>
                                <a:chOff x="0" y="169208"/>
                                <a:chExt cx="5433072" cy="580613"/>
                              </a:xfrm>
                            </wpg:grpSpPr>
                            <wps:wsp>
                              <wps:cNvPr id="10886532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0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05" name="مربع نص 41"/>
                          <wps:cNvSpPr txBox="1"/>
                          <wps:spPr>
                            <a:xfrm>
                              <a:off x="204466" y="256739"/>
                              <a:ext cx="4615440" cy="389397"/>
                            </a:xfrm>
                            <a:prstGeom prst="rect">
                              <a:avLst/>
                            </a:prstGeom>
                            <a:noFill/>
                          </wps:spPr>
                          <wps:txbx>
                            <w:txbxContent>
                              <w:p w14:paraId="0BE052E4" w14:textId="7E16FDBE"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الظهور المهني (</w:t>
                                </w:r>
                                <w:r w:rsidRPr="00D33F32">
                                  <w:rPr>
                                    <w:rFonts w:eastAsia="Calibri" w:hAnsi="Adobe Arabic" w:cs="Adobe Arabic"/>
                                    <w:b/>
                                    <w:bCs/>
                                    <w:color w:val="FFFFFF"/>
                                    <w:kern w:val="24"/>
                                    <w:szCs w:val="28"/>
                                    <w:lang w:bidi="ar-EG"/>
                                  </w:rPr>
                                  <w:t>Visibility</w:t>
                                </w:r>
                                <w:r w:rsidRPr="00D33F3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88653206"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11EC315" id="_x0000_s167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PgmBU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6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">
                  <v:group id="مجموعة 48" o:spid="_x0000_s16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">
                    <v:group id="مجموعة 49" o:spid="_x0000_s16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">
                      <v:shape id="شكل حر 50" o:spid="_x0000_s16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" fillcolor="#a5a5a5 [2092]" stroked="f" strokeweight="1pt">
                        <v:stroke joinstyle="miter"/>
                      </v:roundrect>
                    </v:group>
                    <v:oval id="شكل بيضاوي 52" o:spid="_x0000_s16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" filled="f" strokecolor="#168489" strokeweight="1pt">
                      <v:stroke joinstyle="miter"/>
                    </v:oval>
                  </v:group>
                  <v:shape id="مربع نص 41" o:spid="_x0000_s168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" filled="f" stroked="f">
                    <v:textbox style="mso-fit-shape-to-text:t">
                      <w:txbxContent>
                        <w:p w14:paraId="0BE052E4" w14:textId="7E16FDBE"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الظهور المهني (</w:t>
                          </w:r>
                          <w:r w:rsidRPr="00D33F32">
                            <w:rPr>
                              <w:rFonts w:eastAsia="Calibri" w:hAnsi="Adobe Arabic" w:cs="Adobe Arabic"/>
                              <w:b/>
                              <w:bCs/>
                              <w:color w:val="FFFFFF"/>
                              <w:kern w:val="24"/>
                              <w:szCs w:val="28"/>
                              <w:lang w:bidi="ar-EG"/>
                            </w:rPr>
                            <w:t>Visibility</w:t>
                          </w:r>
                          <w:r w:rsidRPr="00D33F32">
                            <w:rPr>
                              <w:rFonts w:eastAsia="Calibri" w:hAnsi="Adobe Arabic" w:cs="Adobe Arabic"/>
                              <w:b/>
                              <w:bCs/>
                              <w:color w:val="FFFFFF"/>
                              <w:kern w:val="24"/>
                              <w:sz w:val="36"/>
                              <w:szCs w:val="36"/>
                              <w:rtl/>
                              <w:lang w:bidi="ar-EG"/>
                            </w:rPr>
                            <w:t>)</w:t>
                          </w:r>
                        </w:p>
                      </w:txbxContent>
                    </v:textbox>
                  </v:shape>
                </v:group>
                <v:shape id="صورة 54" o:spid="_x0000_s16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">
                  <v:imagedata r:id="rId104" o:title=""/>
                </v:shape>
                <w10:anchorlock/>
              </v:group>
            </w:pict>
          </mc:Fallback>
        </mc:AlternateContent>
      </w:r>
    </w:p>
    <w:p w14:paraId="73CFBE20" w14:textId="77777777" w:rsidR="00D0278B" w:rsidRPr="00F464DE" w:rsidRDefault="00D0278B" w:rsidP="00D0278B">
      <w:pPr>
        <w:rPr>
          <w:rtl/>
        </w:rPr>
      </w:pPr>
      <w:r w:rsidRPr="00F464DE">
        <w:rPr>
          <w:rtl/>
        </w:rPr>
        <w:t>- عرض إنجازاتك بطريقة مهنية غير متباهية.</w:t>
      </w:r>
    </w:p>
    <w:p w14:paraId="03BDCACA" w14:textId="77777777" w:rsidR="00D0278B" w:rsidRPr="00F464DE" w:rsidRDefault="00D0278B" w:rsidP="00D0278B">
      <w:pPr>
        <w:rPr>
          <w:rtl/>
        </w:rPr>
      </w:pPr>
      <w:r w:rsidRPr="00F464DE">
        <w:rPr>
          <w:rtl/>
        </w:rPr>
        <w:t>- المشاركة الفاعلة في الاجتماعات والفعاليات المؤسسية.</w:t>
      </w:r>
    </w:p>
    <w:p w14:paraId="23194FEC" w14:textId="77777777" w:rsidR="00D0278B" w:rsidRDefault="00D0278B" w:rsidP="00D0278B">
      <w:pPr>
        <w:rPr>
          <w:rtl/>
        </w:rPr>
      </w:pPr>
      <w:r w:rsidRPr="00F464DE">
        <w:rPr>
          <w:rtl/>
        </w:rPr>
        <w:t>- تأليف محتوى مهني (مقالات، تقارير) يعكس خبراتك.</w:t>
      </w:r>
    </w:p>
    <w:p w14:paraId="21E5A82B" w14:textId="4F9BD30C"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27FC6242" wp14:editId="6CCBA714">
                <wp:extent cx="5731510" cy="891540"/>
                <wp:effectExtent l="0" t="0" r="2540" b="22860"/>
                <wp:docPr id="10886532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8653208" name="مجموعة 47"/>
                        <wpg:cNvGrpSpPr/>
                        <wpg:grpSpPr>
                          <a:xfrm>
                            <a:off x="0" y="0"/>
                            <a:ext cx="5731510" cy="895351"/>
                            <a:chOff x="0" y="0"/>
                            <a:chExt cx="5878196" cy="918845"/>
                          </a:xfrm>
                        </wpg:grpSpPr>
                        <wpg:grpSp>
                          <wpg:cNvPr id="1088653209" name="مجموعة 48"/>
                          <wpg:cNvGrpSpPr/>
                          <wpg:grpSpPr>
                            <a:xfrm>
                              <a:off x="0" y="0"/>
                              <a:ext cx="5878196" cy="918845"/>
                              <a:chOff x="0" y="0"/>
                              <a:chExt cx="6240348" cy="919070"/>
                            </a:xfrm>
                          </wpg:grpSpPr>
                          <wpg:grpSp>
                            <wpg:cNvPr id="1088653210" name="مجموعة 49"/>
                            <wpg:cNvGrpSpPr/>
                            <wpg:grpSpPr>
                              <a:xfrm>
                                <a:off x="0" y="169208"/>
                                <a:ext cx="5433072" cy="580613"/>
                                <a:chOff x="0" y="169208"/>
                                <a:chExt cx="5433072" cy="580613"/>
                              </a:xfrm>
                            </wpg:grpSpPr>
                            <wps:wsp>
                              <wps:cNvPr id="10886532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14" name="مربع نص 41"/>
                          <wps:cNvSpPr txBox="1"/>
                          <wps:spPr>
                            <a:xfrm>
                              <a:off x="204466" y="256739"/>
                              <a:ext cx="4615440" cy="389397"/>
                            </a:xfrm>
                            <a:prstGeom prst="rect">
                              <a:avLst/>
                            </a:prstGeom>
                            <a:noFill/>
                          </wps:spPr>
                          <wps:txbx>
                            <w:txbxContent>
                              <w:p w14:paraId="02714CCC" w14:textId="7C6C29B0"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بناء س</w:t>
                                </w:r>
                                <w:r w:rsidRPr="00D33F32">
                                  <w:rPr>
                                    <w:rFonts w:eastAsia="Calibri" w:hAnsi="Adobe Arabic" w:cs="Adobe Arabic" w:hint="cs"/>
                                    <w:b/>
                                    <w:bCs/>
                                    <w:color w:val="FFFFFF"/>
                                    <w:kern w:val="24"/>
                                    <w:sz w:val="36"/>
                                    <w:szCs w:val="36"/>
                                    <w:rtl/>
                                    <w:lang w:bidi="ar-EG"/>
                                  </w:rPr>
                                  <w:t>ُ</w:t>
                                </w:r>
                                <w:r w:rsidRPr="00D33F32">
                                  <w:rPr>
                                    <w:rFonts w:eastAsia="Calibri" w:hAnsi="Adobe Arabic" w:cs="Adobe Arabic"/>
                                    <w:b/>
                                    <w:bCs/>
                                    <w:color w:val="FFFFFF"/>
                                    <w:kern w:val="24"/>
                                    <w:sz w:val="36"/>
                                    <w:szCs w:val="36"/>
                                    <w:rtl/>
                                    <w:lang w:bidi="ar-EG"/>
                                  </w:rPr>
                                  <w:t>معة الخبير (</w:t>
                                </w:r>
                                <w:r w:rsidRPr="00D33F32">
                                  <w:rPr>
                                    <w:rFonts w:eastAsia="Calibri" w:hAnsi="Adobe Arabic" w:cs="Adobe Arabic"/>
                                    <w:b/>
                                    <w:bCs/>
                                    <w:color w:val="FFFFFF"/>
                                    <w:kern w:val="24"/>
                                    <w:szCs w:val="28"/>
                                    <w:lang w:bidi="ar-EG"/>
                                  </w:rPr>
                                  <w:t>Personal</w:t>
                                </w:r>
                                <w:r w:rsidRPr="00D33F32">
                                  <w:rPr>
                                    <w:rFonts w:eastAsia="Calibri" w:hAnsi="Adobe Arabic" w:cs="Adobe Arabic"/>
                                    <w:b/>
                                    <w:bCs/>
                                    <w:color w:val="FFFFFF"/>
                                    <w:kern w:val="24"/>
                                    <w:sz w:val="36"/>
                                    <w:szCs w:val="36"/>
                                    <w:lang w:bidi="ar-EG"/>
                                  </w:rPr>
                                  <w:t xml:space="preserve"> </w:t>
                                </w:r>
                                <w:r w:rsidRPr="00D33F32">
                                  <w:rPr>
                                    <w:rFonts w:eastAsia="Calibri" w:hAnsi="Adobe Arabic" w:cs="Adobe Arabic"/>
                                    <w:b/>
                                    <w:bCs/>
                                    <w:color w:val="FFFFFF"/>
                                    <w:kern w:val="24"/>
                                    <w:szCs w:val="28"/>
                                    <w:lang w:bidi="ar-EG"/>
                                  </w:rPr>
                                  <w:t>Branding</w:t>
                                </w:r>
                                <w:r w:rsidRPr="00D33F32">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088653215"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7FC6242" id="_x0000_s16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MBj4AXQHAAD9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6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">
                  <v:group id="مجموعة 48" o:spid="_x0000_s16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">
                    <v:group id="مجموعة 49" o:spid="_x0000_s16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">
                      <v:shape id="شكل حر 50" o:spid="_x0000_s16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" fillcolor="#a5a5a5 [2092]" stroked="f" strokeweight="1pt">
                        <v:stroke joinstyle="miter"/>
                      </v:roundrect>
                    </v:group>
                    <v:oval id="شكل بيضاوي 52" o:spid="_x0000_s16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" filled="f" strokecolor="#168489" strokeweight="1pt">
                      <v:stroke joinstyle="miter"/>
                    </v:oval>
                  </v:group>
                  <v:shape id="مربع نص 41" o:spid="_x0000_s169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" filled="f" stroked="f">
                    <v:textbox style="mso-fit-shape-to-text:t">
                      <w:txbxContent>
                        <w:p w14:paraId="02714CCC" w14:textId="7C6C29B0"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بناء س</w:t>
                          </w:r>
                          <w:r w:rsidRPr="00D33F32">
                            <w:rPr>
                              <w:rFonts w:eastAsia="Calibri" w:hAnsi="Adobe Arabic" w:cs="Adobe Arabic" w:hint="cs"/>
                              <w:b/>
                              <w:bCs/>
                              <w:color w:val="FFFFFF"/>
                              <w:kern w:val="24"/>
                              <w:sz w:val="36"/>
                              <w:szCs w:val="36"/>
                              <w:rtl/>
                              <w:lang w:bidi="ar-EG"/>
                            </w:rPr>
                            <w:t>ُ</w:t>
                          </w:r>
                          <w:r w:rsidRPr="00D33F32">
                            <w:rPr>
                              <w:rFonts w:eastAsia="Calibri" w:hAnsi="Adobe Arabic" w:cs="Adobe Arabic"/>
                              <w:b/>
                              <w:bCs/>
                              <w:color w:val="FFFFFF"/>
                              <w:kern w:val="24"/>
                              <w:sz w:val="36"/>
                              <w:szCs w:val="36"/>
                              <w:rtl/>
                              <w:lang w:bidi="ar-EG"/>
                            </w:rPr>
                            <w:t>معة الخبير (</w:t>
                          </w:r>
                          <w:r w:rsidRPr="00D33F32">
                            <w:rPr>
                              <w:rFonts w:eastAsia="Calibri" w:hAnsi="Adobe Arabic" w:cs="Adobe Arabic"/>
                              <w:b/>
                              <w:bCs/>
                              <w:color w:val="FFFFFF"/>
                              <w:kern w:val="24"/>
                              <w:szCs w:val="28"/>
                              <w:lang w:bidi="ar-EG"/>
                            </w:rPr>
                            <w:t>Personal</w:t>
                          </w:r>
                          <w:r w:rsidRPr="00D33F32">
                            <w:rPr>
                              <w:rFonts w:eastAsia="Calibri" w:hAnsi="Adobe Arabic" w:cs="Adobe Arabic"/>
                              <w:b/>
                              <w:bCs/>
                              <w:color w:val="FFFFFF"/>
                              <w:kern w:val="24"/>
                              <w:sz w:val="36"/>
                              <w:szCs w:val="36"/>
                              <w:lang w:bidi="ar-EG"/>
                            </w:rPr>
                            <w:t xml:space="preserve"> </w:t>
                          </w:r>
                          <w:r w:rsidRPr="00D33F32">
                            <w:rPr>
                              <w:rFonts w:eastAsia="Calibri" w:hAnsi="Adobe Arabic" w:cs="Adobe Arabic"/>
                              <w:b/>
                              <w:bCs/>
                              <w:color w:val="FFFFFF"/>
                              <w:kern w:val="24"/>
                              <w:szCs w:val="28"/>
                              <w:lang w:bidi="ar-EG"/>
                            </w:rPr>
                            <w:t>Branding</w:t>
                          </w:r>
                          <w:r w:rsidRPr="00D33F32">
                            <w:rPr>
                              <w:rFonts w:eastAsia="Calibri" w:hAnsi="Adobe Arabic" w:cs="Adobe Arabic"/>
                              <w:b/>
                              <w:bCs/>
                              <w:color w:val="FFFFFF"/>
                              <w:kern w:val="24"/>
                              <w:sz w:val="36"/>
                              <w:szCs w:val="36"/>
                              <w:rtl/>
                              <w:lang w:bidi="ar-EG"/>
                            </w:rPr>
                            <w:t>)</w:t>
                          </w:r>
                        </w:p>
                      </w:txbxContent>
                    </v:textbox>
                  </v:shape>
                </v:group>
                <v:shape id="صورة 54" o:spid="_x0000_s16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">
                  <v:imagedata r:id="rId104" o:title=""/>
                </v:shape>
                <w10:anchorlock/>
              </v:group>
            </w:pict>
          </mc:Fallback>
        </mc:AlternateContent>
      </w:r>
    </w:p>
    <w:p w14:paraId="4ECCEB92" w14:textId="77777777" w:rsidR="00D0278B" w:rsidRPr="00F464DE" w:rsidRDefault="00D0278B" w:rsidP="00D0278B">
      <w:pPr>
        <w:rPr>
          <w:rtl/>
        </w:rPr>
      </w:pPr>
      <w:r w:rsidRPr="00F464DE">
        <w:rPr>
          <w:rtl/>
        </w:rPr>
        <w:t>- تطوير مجال تخصّص محدّد تُعرف به.</w:t>
      </w:r>
    </w:p>
    <w:p w14:paraId="2676244C" w14:textId="77777777" w:rsidR="00D0278B" w:rsidRPr="00F464DE" w:rsidRDefault="00D0278B" w:rsidP="00D0278B">
      <w:pPr>
        <w:rPr>
          <w:rtl/>
        </w:rPr>
      </w:pPr>
      <w:r w:rsidRPr="00F464DE">
        <w:rPr>
          <w:rtl/>
        </w:rPr>
        <w:lastRenderedPageBreak/>
        <w:t>- مشاركة معرفتك مع الزملاء (ورش عمل داخلية، تدريب).</w:t>
      </w:r>
    </w:p>
    <w:p w14:paraId="1D5B2C70" w14:textId="77777777" w:rsidR="00D0278B" w:rsidRDefault="00D0278B" w:rsidP="00D0278B">
      <w:pPr>
        <w:rPr>
          <w:rtl/>
        </w:rPr>
      </w:pPr>
      <w:r w:rsidRPr="00F464DE">
        <w:rPr>
          <w:rtl/>
        </w:rPr>
        <w:t xml:space="preserve">- بناء حضور مهني على منصات التواصل المهني مثل </w:t>
      </w:r>
      <w:r w:rsidRPr="00F464DE">
        <w:t>LinkedIn</w:t>
      </w:r>
      <w:r w:rsidRPr="00F464DE">
        <w:rPr>
          <w:rtl/>
        </w:rPr>
        <w:t>.</w:t>
      </w:r>
    </w:p>
    <w:p w14:paraId="2CD487F8" w14:textId="397F7937"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6A5A1343" wp14:editId="78AD0293">
                <wp:extent cx="5731510" cy="891540"/>
                <wp:effectExtent l="0" t="0" r="2540" b="22860"/>
                <wp:docPr id="108865321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8653217" name="مجموعة 47"/>
                        <wpg:cNvGrpSpPr/>
                        <wpg:grpSpPr>
                          <a:xfrm>
                            <a:off x="0" y="0"/>
                            <a:ext cx="5731510" cy="895351"/>
                            <a:chOff x="0" y="0"/>
                            <a:chExt cx="5878196" cy="918845"/>
                          </a:xfrm>
                        </wpg:grpSpPr>
                        <wpg:grpSp>
                          <wpg:cNvPr id="1088653218" name="مجموعة 48"/>
                          <wpg:cNvGrpSpPr/>
                          <wpg:grpSpPr>
                            <a:xfrm>
                              <a:off x="0" y="0"/>
                              <a:ext cx="5878196" cy="918845"/>
                              <a:chOff x="0" y="0"/>
                              <a:chExt cx="6240348" cy="919070"/>
                            </a:xfrm>
                          </wpg:grpSpPr>
                          <wpg:grpSp>
                            <wpg:cNvPr id="1088653220" name="مجموعة 49"/>
                            <wpg:cNvGrpSpPr/>
                            <wpg:grpSpPr>
                              <a:xfrm>
                                <a:off x="0" y="169208"/>
                                <a:ext cx="5433072" cy="580613"/>
                                <a:chOff x="0" y="169208"/>
                                <a:chExt cx="5433072" cy="580613"/>
                              </a:xfrm>
                            </wpg:grpSpPr>
                            <wps:wsp>
                              <wps:cNvPr id="10886532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24" name="مربع نص 41"/>
                          <wps:cNvSpPr txBox="1"/>
                          <wps:spPr>
                            <a:xfrm>
                              <a:off x="204466" y="256739"/>
                              <a:ext cx="4615440" cy="389397"/>
                            </a:xfrm>
                            <a:prstGeom prst="rect">
                              <a:avLst/>
                            </a:prstGeom>
                            <a:noFill/>
                          </wps:spPr>
                          <wps:txbx>
                            <w:txbxContent>
                              <w:p w14:paraId="7070FBF9" w14:textId="1F4F238A"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الابتكار وتحسين العمليات</w:t>
                                </w:r>
                              </w:p>
                            </w:txbxContent>
                          </wps:txbx>
                          <wps:bodyPr wrap="square" rtlCol="1">
                            <a:spAutoFit/>
                          </wps:bodyPr>
                        </wps:wsp>
                      </wpg:grpSp>
                      <pic:pic xmlns:pic="http://schemas.openxmlformats.org/drawingml/2006/picture">
                        <pic:nvPicPr>
                          <pic:cNvPr id="1088653225"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A5A1343" id="_x0000_s16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EmhN0ncHAAD9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16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">
                  <v:group id="مجموعة 48" o:spid="_x0000_s16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">
                    <v:group id="مجموعة 49" o:spid="_x0000_s16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">
                      <v:shape id="شكل حر 50" o:spid="_x0000_s16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" fillcolor="#a5a5a5 [2092]" stroked="f" strokeweight="1pt">
                        <v:stroke joinstyle="miter"/>
                      </v:roundrect>
                    </v:group>
                    <v:oval id="شكل بيضاوي 52" o:spid="_x0000_s17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" filled="f" strokecolor="#168489" strokeweight="1pt">
                      <v:stroke joinstyle="miter"/>
                    </v:oval>
                  </v:group>
                  <v:shape id="مربع نص 41" o:spid="_x0000_s170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" filled="f" stroked="f">
                    <v:textbox style="mso-fit-shape-to-text:t">
                      <w:txbxContent>
                        <w:p w14:paraId="7070FBF9" w14:textId="1F4F238A"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الابتكار وتحسين العمليات</w:t>
                          </w:r>
                        </w:p>
                      </w:txbxContent>
                    </v:textbox>
                  </v:shape>
                </v:group>
                <v:shape id="صورة 54" o:spid="_x0000_s17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">
                  <v:imagedata r:id="rId104" o:title=""/>
                </v:shape>
                <w10:anchorlock/>
              </v:group>
            </w:pict>
          </mc:Fallback>
        </mc:AlternateContent>
      </w:r>
    </w:p>
    <w:p w14:paraId="0596112F" w14:textId="77777777" w:rsidR="00D0278B" w:rsidRPr="00F464DE" w:rsidRDefault="00D0278B" w:rsidP="00D0278B">
      <w:pPr>
        <w:rPr>
          <w:rtl/>
        </w:rPr>
      </w:pPr>
      <w:r w:rsidRPr="00F464DE">
        <w:rPr>
          <w:rtl/>
        </w:rPr>
        <w:t>- تقديم اقتراحات لتحسين كفاءة العمل.</w:t>
      </w:r>
    </w:p>
    <w:p w14:paraId="691DE6AD" w14:textId="77777777" w:rsidR="00D0278B" w:rsidRPr="00F464DE" w:rsidRDefault="00D0278B" w:rsidP="00D0278B">
      <w:pPr>
        <w:rPr>
          <w:rtl/>
        </w:rPr>
      </w:pPr>
      <w:r w:rsidRPr="00F464DE">
        <w:rPr>
          <w:rtl/>
        </w:rPr>
        <w:t>- التفكير خارج الصندوق لحلّ المشكلات.</w:t>
      </w:r>
    </w:p>
    <w:p w14:paraId="3B277A4D" w14:textId="77777777" w:rsidR="00D0278B" w:rsidRDefault="00D0278B" w:rsidP="00D0278B">
      <w:pPr>
        <w:rPr>
          <w:rtl/>
        </w:rPr>
      </w:pPr>
      <w:r w:rsidRPr="00F464DE">
        <w:rPr>
          <w:rtl/>
        </w:rPr>
        <w:t>- تبنّي التقنيات الجديدة وتطبيقها في مجال عملك.</w:t>
      </w:r>
    </w:p>
    <w:p w14:paraId="1F49EAE3" w14:textId="255A2A7D" w:rsidR="00D0278B" w:rsidRPr="00F464DE" w:rsidRDefault="00D0278B" w:rsidP="00D0278B">
      <w:pPr>
        <w:rPr>
          <w:rtl/>
        </w:rPr>
      </w:pPr>
      <w:r w:rsidRPr="002A078C">
        <w:rPr>
          <w:rFonts w:ascii="Sakkal Majalla" w:hAnsi="Sakkal Majalla"/>
          <w:noProof/>
          <w:sz w:val="34"/>
          <w:lang w:bidi="ar-EG"/>
        </w:rPr>
        <mc:AlternateContent>
          <mc:Choice Requires="wpg">
            <w:drawing>
              <wp:inline distT="0" distB="0" distL="0" distR="0" wp14:anchorId="0F1CC86B" wp14:editId="1707AEBB">
                <wp:extent cx="5731510" cy="891540"/>
                <wp:effectExtent l="0" t="0" r="2540" b="22860"/>
                <wp:docPr id="108865322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88653227" name="مجموعة 47"/>
                        <wpg:cNvGrpSpPr/>
                        <wpg:grpSpPr>
                          <a:xfrm>
                            <a:off x="0" y="0"/>
                            <a:ext cx="5731510" cy="895351"/>
                            <a:chOff x="0" y="0"/>
                            <a:chExt cx="5878196" cy="918845"/>
                          </a:xfrm>
                        </wpg:grpSpPr>
                        <wpg:grpSp>
                          <wpg:cNvPr id="1088653228" name="مجموعة 48"/>
                          <wpg:cNvGrpSpPr/>
                          <wpg:grpSpPr>
                            <a:xfrm>
                              <a:off x="0" y="0"/>
                              <a:ext cx="5878196" cy="918845"/>
                              <a:chOff x="0" y="0"/>
                              <a:chExt cx="6240348" cy="919070"/>
                            </a:xfrm>
                          </wpg:grpSpPr>
                          <wpg:grpSp>
                            <wpg:cNvPr id="1088653229" name="مجموعة 49"/>
                            <wpg:cNvGrpSpPr/>
                            <wpg:grpSpPr>
                              <a:xfrm>
                                <a:off x="0" y="169208"/>
                                <a:ext cx="5433072" cy="580613"/>
                                <a:chOff x="0" y="169208"/>
                                <a:chExt cx="5433072" cy="580613"/>
                              </a:xfrm>
                            </wpg:grpSpPr>
                            <wps:wsp>
                              <wps:cNvPr id="10886532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33" name="مربع نص 41"/>
                          <wps:cNvSpPr txBox="1"/>
                          <wps:spPr>
                            <a:xfrm>
                              <a:off x="204466" y="256739"/>
                              <a:ext cx="4615440" cy="389397"/>
                            </a:xfrm>
                            <a:prstGeom prst="rect">
                              <a:avLst/>
                            </a:prstGeom>
                            <a:noFill/>
                          </wps:spPr>
                          <wps:txbx>
                            <w:txbxContent>
                              <w:p w14:paraId="71C4C8D9" w14:textId="50C9FFAD"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بناء تحالفات استراتيجية</w:t>
                                </w:r>
                              </w:p>
                            </w:txbxContent>
                          </wps:txbx>
                          <wps:bodyPr wrap="square" rtlCol="1">
                            <a:spAutoFit/>
                          </wps:bodyPr>
                        </wps:wsp>
                      </wpg:grpSp>
                      <pic:pic xmlns:pic="http://schemas.openxmlformats.org/drawingml/2006/picture">
                        <pic:nvPicPr>
                          <pic:cNvPr id="1088653234" name="صورة 54"/>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F1CC86B" id="_x0000_s17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bZQI124HAAD9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17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">
                  <v:group id="مجموعة 48" o:spid="_x0000_s17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">
                    <v:group id="مجموعة 49" o:spid="_x0000_s17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">
                      <v:shape id="شكل حر 50" o:spid="_x0000_s17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" fillcolor="#a5a5a5 [2092]" stroked="f" strokeweight="1pt">
                        <v:stroke joinstyle="miter"/>
                      </v:roundrect>
                    </v:group>
                    <v:oval id="شكل بيضاوي 52" o:spid="_x0000_s17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" filled="f" strokecolor="#168489" strokeweight="1pt">
                      <v:stroke joinstyle="miter"/>
                    </v:oval>
                  </v:group>
                  <v:shape id="مربع نص 41" o:spid="_x0000_s171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" filled="f" stroked="f">
                    <v:textbox style="mso-fit-shape-to-text:t">
                      <w:txbxContent>
                        <w:p w14:paraId="71C4C8D9" w14:textId="50C9FFAD" w:rsidR="00D0278B" w:rsidRDefault="00D33F32" w:rsidP="00D0278B">
                          <w:pPr>
                            <w:rPr>
                              <w:rFonts w:eastAsia="Calibri" w:hAnsi="Adobe Arabic" w:cs="Adobe Arabic"/>
                              <w:b/>
                              <w:bCs/>
                              <w:color w:val="FFFFFF"/>
                              <w:kern w:val="24"/>
                              <w:sz w:val="36"/>
                              <w:szCs w:val="36"/>
                              <w:lang w:bidi="ar-EG"/>
                            </w:rPr>
                          </w:pPr>
                          <w:r w:rsidRPr="00D33F32">
                            <w:rPr>
                              <w:rFonts w:eastAsia="Calibri" w:hAnsi="Adobe Arabic" w:cs="Adobe Arabic"/>
                              <w:b/>
                              <w:bCs/>
                              <w:color w:val="FFFFFF"/>
                              <w:kern w:val="24"/>
                              <w:sz w:val="36"/>
                              <w:szCs w:val="36"/>
                              <w:rtl/>
                              <w:lang w:bidi="ar-EG"/>
                            </w:rPr>
                            <w:t>بناء تحالفات استراتيجية</w:t>
                          </w:r>
                        </w:p>
                      </w:txbxContent>
                    </v:textbox>
                  </v:shape>
                </v:group>
                <v:shape id="صورة 54" o:spid="_x0000_s17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">
                  <v:imagedata r:id="rId104" o:title=""/>
                </v:shape>
                <w10:anchorlock/>
              </v:group>
            </w:pict>
          </mc:Fallback>
        </mc:AlternateContent>
      </w:r>
    </w:p>
    <w:p w14:paraId="2E9FA02D" w14:textId="77777777" w:rsidR="00D0278B" w:rsidRPr="00F464DE" w:rsidRDefault="00D0278B" w:rsidP="00D0278B">
      <w:pPr>
        <w:rPr>
          <w:rtl/>
        </w:rPr>
      </w:pPr>
      <w:r w:rsidRPr="00F464DE">
        <w:rPr>
          <w:rtl/>
        </w:rPr>
        <w:t>- التواصل الفعّال مع متّخذي القرار.</w:t>
      </w:r>
    </w:p>
    <w:p w14:paraId="3CD0A8E7" w14:textId="77777777" w:rsidR="00D0278B" w:rsidRPr="00F464DE" w:rsidRDefault="00D0278B" w:rsidP="00D0278B">
      <w:pPr>
        <w:rPr>
          <w:rtl/>
        </w:rPr>
      </w:pPr>
      <w:r w:rsidRPr="00F464DE">
        <w:rPr>
          <w:rtl/>
        </w:rPr>
        <w:t>- بناء علاقات مع المرشدين (</w:t>
      </w:r>
      <w:r w:rsidRPr="00F464DE">
        <w:t>Sponsors</w:t>
      </w:r>
      <w:r w:rsidRPr="00F464DE">
        <w:rPr>
          <w:rtl/>
        </w:rPr>
        <w:t>) الذين يمكنهم دعم ترقيتك.</w:t>
      </w:r>
    </w:p>
    <w:p w14:paraId="2BEC757E" w14:textId="77777777" w:rsidR="00D0278B" w:rsidRPr="00F464DE" w:rsidRDefault="00D0278B" w:rsidP="00D0278B">
      <w:pPr>
        <w:rPr>
          <w:rtl/>
        </w:rPr>
      </w:pPr>
      <w:r w:rsidRPr="00F464DE">
        <w:rPr>
          <w:rtl/>
        </w:rPr>
        <w:t>- المشاركة في المشاريع المشتركة بين الإدارات.</w:t>
      </w:r>
    </w:p>
    <w:p w14:paraId="296438DE" w14:textId="04F34A63" w:rsidR="00D0278B" w:rsidRPr="00D33F32" w:rsidRDefault="00D33F32" w:rsidP="00D33F32">
      <w:pPr>
        <w:pStyle w:val="ad"/>
        <w:rPr>
          <w:b w:val="0"/>
          <w:bCs/>
          <w:color w:val="168489"/>
          <w:rtl/>
        </w:rPr>
      </w:pPr>
      <w:r w:rsidRPr="00E42DAD">
        <w:rPr>
          <w:noProof/>
        </w:rPr>
        <mc:AlternateContent>
          <mc:Choice Requires="wpg">
            <w:drawing>
              <wp:anchor distT="0" distB="0" distL="114300" distR="114300" simplePos="0" relativeHeight="252839936" behindDoc="0" locked="0" layoutInCell="1" allowOverlap="1" wp14:anchorId="443C2B45" wp14:editId="2A05FE6D">
                <wp:simplePos x="0" y="0"/>
                <wp:positionH relativeFrom="margin">
                  <wp:posOffset>4995545</wp:posOffset>
                </wp:positionH>
                <wp:positionV relativeFrom="paragraph">
                  <wp:posOffset>10130</wp:posOffset>
                </wp:positionV>
                <wp:extent cx="735965" cy="661670"/>
                <wp:effectExtent l="0" t="0" r="6985" b="5080"/>
                <wp:wrapSquare wrapText="bothSides"/>
                <wp:docPr id="1608691375"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1376" name="Picture 1608691376" descr="Reference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1377" name="Rectangle: Rounded Corners 1608691377"/>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B004A91" id="Group 20" o:spid="_x0000_s1026" style="position:absolute;margin-left:393.35pt;margin-top:.8pt;width:57.95pt;height:52.1pt;z-index:252839936;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">
                <v:shape id="Picture 1608691376"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">
                  <v:imagedata r:id="rId89" o:title="Reference "/>
                </v:shape>
                <v:roundrect id="Rectangle: Rounded Corners 1608691377"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" fillcolor="#168489" strokecolor="#168489" strokeweight="1pt">
                  <v:stroke joinstyle="miter"/>
                </v:roundrect>
                <w10:wrap type="square" anchorx="margin"/>
              </v:group>
            </w:pict>
          </mc:Fallback>
        </mc:AlternateContent>
      </w:r>
      <w:hyperlink r:id="rId183" w:history="1">
        <w:r w:rsidR="00D0278B" w:rsidRPr="00BF6ED9">
          <w:rPr>
            <w:rStyle w:val="Hyperlink"/>
            <w:b w:val="0"/>
            <w:bCs/>
            <w:rtl/>
          </w:rPr>
          <w:t>مثال واقعي</w:t>
        </w:r>
      </w:hyperlink>
      <w:r w:rsidR="00D0278B" w:rsidRPr="00D33F32">
        <w:rPr>
          <w:b w:val="0"/>
          <w:bCs/>
          <w:color w:val="168489"/>
          <w:rtl/>
        </w:rPr>
        <w:t>:</w:t>
      </w:r>
    </w:p>
    <w:p w14:paraId="04E66B2D" w14:textId="77777777" w:rsidR="00D0278B" w:rsidRPr="00F464DE" w:rsidRDefault="00D0278B" w:rsidP="00D0278B">
      <w:pPr>
        <w:rPr>
          <w:rtl/>
        </w:rPr>
      </w:pPr>
      <w:r w:rsidRPr="00F464DE">
        <w:rPr>
          <w:rtl/>
        </w:rPr>
        <w:t>أحمد، مهندس برمجيات، طبّق استراتيجيات التميّز من خلال:</w:t>
      </w:r>
    </w:p>
    <w:p w14:paraId="16AA5E9D" w14:textId="77777777" w:rsidR="00D0278B" w:rsidRPr="00F464DE" w:rsidRDefault="00D0278B" w:rsidP="00D0278B">
      <w:pPr>
        <w:rPr>
          <w:rtl/>
        </w:rPr>
      </w:pPr>
      <w:r w:rsidRPr="00F464DE">
        <w:rPr>
          <w:rtl/>
        </w:rPr>
        <w:t>- اقتراح وتطوير نظام أتمتة اختبارات البرمجيات وفّر 20% من وقت الفريق.</w:t>
      </w:r>
    </w:p>
    <w:p w14:paraId="20FC6888" w14:textId="77777777" w:rsidR="00D0278B" w:rsidRPr="00F464DE" w:rsidRDefault="00D0278B" w:rsidP="00D0278B">
      <w:pPr>
        <w:rPr>
          <w:rtl/>
        </w:rPr>
      </w:pPr>
      <w:r w:rsidRPr="00F464DE">
        <w:rPr>
          <w:rtl/>
        </w:rPr>
        <w:t>- تنظيم جلسة أسبوعية لمشاركة المعرفة (</w:t>
      </w:r>
      <w:r w:rsidRPr="00F464DE">
        <w:t>Knowledge Sharing</w:t>
      </w:r>
      <w:r w:rsidRPr="00F464DE">
        <w:rPr>
          <w:rtl/>
        </w:rPr>
        <w:t>) مع زملائه.</w:t>
      </w:r>
    </w:p>
    <w:p w14:paraId="0E42E56D" w14:textId="77777777" w:rsidR="00D0278B" w:rsidRPr="00F464DE" w:rsidRDefault="00D0278B" w:rsidP="00D0278B">
      <w:pPr>
        <w:rPr>
          <w:rtl/>
        </w:rPr>
      </w:pPr>
      <w:r w:rsidRPr="00F464DE">
        <w:rPr>
          <w:rtl/>
        </w:rPr>
        <w:t>- المشاركة في مؤتمر تقني وتمثيل الشركة كمتحدّث.</w:t>
      </w:r>
    </w:p>
    <w:p w14:paraId="37684D08" w14:textId="77777777" w:rsidR="00D0278B" w:rsidRPr="00F464DE" w:rsidRDefault="00D0278B" w:rsidP="00D0278B">
      <w:pPr>
        <w:rPr>
          <w:rtl/>
        </w:rPr>
      </w:pPr>
      <w:r w:rsidRPr="00F464DE">
        <w:rPr>
          <w:rtl/>
        </w:rPr>
        <w:t>- بناء شبكة علاقات مع مدراء تقنية المعلومات في الشركات الشريكة.</w:t>
      </w:r>
    </w:p>
    <w:p w14:paraId="375FFBDB" w14:textId="77777777" w:rsidR="00D0278B" w:rsidRPr="00F464DE" w:rsidRDefault="00D0278B" w:rsidP="00D0278B">
      <w:pPr>
        <w:rPr>
          <w:rtl/>
        </w:rPr>
      </w:pPr>
      <w:r w:rsidRPr="00F464DE">
        <w:rPr>
          <w:rtl/>
        </w:rPr>
        <w:t>نتيجة لذلك، تمت ترقيته من مهندس برمجيات إلى قائد فريق تقني في سنتين بدلاً من المسار التقليدي الذي يستغرق 4 سنوات.</w:t>
      </w:r>
    </w:p>
    <w:p w14:paraId="784DD320" w14:textId="0900D2E6" w:rsidR="00D0278B" w:rsidRDefault="00A85702" w:rsidP="00A85702">
      <w:pPr>
        <w:jc w:val="center"/>
        <w:rPr>
          <w:rtl/>
        </w:rPr>
      </w:pPr>
      <w:r>
        <w:rPr>
          <w:noProof/>
        </w:rPr>
        <w:drawing>
          <wp:inline distT="0" distB="0" distL="0" distR="0" wp14:anchorId="642F862A" wp14:editId="2CDBD82C">
            <wp:extent cx="1223010" cy="1223010"/>
            <wp:effectExtent l="0" t="0" r="0" b="0"/>
            <wp:docPr id="1608691378" name="Picture 1608691378" descr="Lift u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Lift up "/>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A85702" w14:paraId="73BCD664" w14:textId="77777777" w:rsidTr="00A86856">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65D19B42" w14:textId="77777777" w:rsidR="00A85702" w:rsidRPr="00B45CE2" w:rsidRDefault="00A85702" w:rsidP="003F44C6">
            <w:pPr>
              <w:pStyle w:val="ac"/>
              <w:pageBreakBefore/>
              <w:jc w:val="center"/>
              <w:rPr>
                <w:color w:val="168489"/>
                <w:sz w:val="44"/>
                <w:szCs w:val="44"/>
                <w:rtl/>
                <w:lang w:bidi="ar-EG"/>
              </w:rPr>
            </w:pPr>
            <w:r w:rsidRPr="00B45CE2">
              <w:rPr>
                <w:noProof/>
                <w:color w:val="168489"/>
                <w:sz w:val="44"/>
                <w:szCs w:val="44"/>
                <w:rtl/>
                <w:lang w:bidi="ar-EG"/>
              </w:rPr>
              <w:lastRenderedPageBreak/>
              <w:drawing>
                <wp:inline distT="0" distB="0" distL="0" distR="0" wp14:anchorId="56106091" wp14:editId="06773A54">
                  <wp:extent cx="485140" cy="485140"/>
                  <wp:effectExtent l="0" t="0" r="0" b="0"/>
                  <wp:docPr id="801405958" name="Picture 801405958"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353E2578" w14:textId="526E9A7C" w:rsidR="00A85702" w:rsidRPr="00B45CE2" w:rsidRDefault="00A85702" w:rsidP="003F44C6">
            <w:pPr>
              <w:pStyle w:val="ac"/>
              <w:jc w:val="center"/>
              <w:rPr>
                <w:color w:val="168489"/>
                <w:sz w:val="44"/>
                <w:szCs w:val="44"/>
                <w:rtl/>
                <w:lang w:bidi="ar-EG"/>
              </w:rPr>
            </w:pPr>
            <w:r w:rsidRPr="00B45CE2">
              <w:rPr>
                <w:rFonts w:hint="cs"/>
                <w:color w:val="168489"/>
                <w:sz w:val="44"/>
                <w:szCs w:val="44"/>
                <w:rtl/>
                <w:lang w:bidi="ar-EG"/>
              </w:rPr>
              <w:t xml:space="preserve">نشاط </w:t>
            </w:r>
            <w:r>
              <w:rPr>
                <w:rFonts w:hint="cs"/>
                <w:color w:val="168489"/>
                <w:sz w:val="44"/>
                <w:szCs w:val="44"/>
                <w:rtl/>
                <w:lang w:bidi="ar-EG"/>
              </w:rPr>
              <w:t>تعاوني</w:t>
            </w:r>
          </w:p>
        </w:tc>
        <w:tc>
          <w:tcPr>
            <w:tcW w:w="7506" w:type="dxa"/>
            <w:tcBorders>
              <w:left w:val="single" w:sz="36" w:space="0" w:color="808080" w:themeColor="background1" w:themeShade="80"/>
            </w:tcBorders>
            <w:shd w:val="clear" w:color="auto" w:fill="F2F2F2" w:themeFill="background1" w:themeFillShade="F2"/>
          </w:tcPr>
          <w:p w14:paraId="2C30350D" w14:textId="77777777" w:rsidR="00A85702" w:rsidRDefault="00A85702" w:rsidP="003F44C6">
            <w:pPr>
              <w:bidi w:val="0"/>
              <w:jc w:val="center"/>
              <w:rPr>
                <w:rFonts w:ascii="Adobe Arabic" w:hAnsi="Adobe Arabic" w:cs="Adobe Arabic"/>
                <w:bCs/>
                <w:color w:val="168489"/>
                <w:sz w:val="52"/>
                <w:szCs w:val="52"/>
                <w:rtl/>
                <w:lang w:bidi="ar-EG"/>
              </w:rPr>
            </w:pPr>
          </w:p>
          <w:p w14:paraId="50700000" w14:textId="3535EE1F" w:rsidR="00A85702" w:rsidRPr="00AB5D47" w:rsidRDefault="00A85702" w:rsidP="003F44C6">
            <w:pPr>
              <w:bidi w:val="0"/>
              <w:jc w:val="center"/>
              <w:rPr>
                <w:rFonts w:ascii="Adobe Arabic" w:hAnsi="Adobe Arabic" w:cs="Adobe Arabic"/>
                <w:bCs/>
                <w:color w:val="168489"/>
                <w:sz w:val="52"/>
                <w:szCs w:val="52"/>
                <w:rtl/>
                <w:lang w:bidi="ar-EG"/>
              </w:rPr>
            </w:pPr>
            <w:r w:rsidRPr="00A85702">
              <w:rPr>
                <w:rFonts w:ascii="Adobe Arabic" w:hAnsi="Adobe Arabic" w:cs="Adobe Arabic"/>
                <w:bCs/>
                <w:color w:val="168489"/>
                <w:sz w:val="52"/>
                <w:szCs w:val="52"/>
                <w:rtl/>
                <w:lang w:bidi="ar-EG"/>
              </w:rPr>
              <w:t>خارطة مساري المهني</w:t>
            </w:r>
          </w:p>
        </w:tc>
      </w:tr>
    </w:tbl>
    <w:p w14:paraId="2E79A4BA" w14:textId="77777777" w:rsidR="00A85702" w:rsidRPr="008D39CE" w:rsidRDefault="00A85702" w:rsidP="00A85702">
      <w:r w:rsidRPr="00853909">
        <w:rPr>
          <w:noProof/>
        </w:rPr>
        <mc:AlternateContent>
          <mc:Choice Requires="wpg">
            <w:drawing>
              <wp:inline distT="0" distB="0" distL="0" distR="0" wp14:anchorId="63974FC9" wp14:editId="3EDCBED1">
                <wp:extent cx="4406692" cy="545009"/>
                <wp:effectExtent l="0" t="0" r="0" b="26670"/>
                <wp:docPr id="1608691379"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608691380" name="Group 1608691380"/>
                        <wpg:cNvGrpSpPr/>
                        <wpg:grpSpPr>
                          <a:xfrm>
                            <a:off x="3797654" y="0"/>
                            <a:ext cx="609038" cy="545009"/>
                            <a:chOff x="3797654" y="0"/>
                            <a:chExt cx="609038" cy="545009"/>
                          </a:xfrm>
                        </wpg:grpSpPr>
                        <pic:pic xmlns:pic="http://schemas.openxmlformats.org/drawingml/2006/picture">
                          <pic:nvPicPr>
                            <pic:cNvPr id="1608691381" name="Picture 1608691381" descr="Clock "/>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1382" name="Rectangle: Rounded Corners 1608691382"/>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1383" name="TextBox 19"/>
                        <wps:cNvSpPr txBox="1"/>
                        <wps:spPr>
                          <a:xfrm>
                            <a:off x="0" y="113532"/>
                            <a:ext cx="3597910" cy="395605"/>
                          </a:xfrm>
                          <a:prstGeom prst="rect">
                            <a:avLst/>
                          </a:prstGeom>
                          <a:noFill/>
                        </wps:spPr>
                        <wps:txbx>
                          <w:txbxContent>
                            <w:p w14:paraId="6A886D82" w14:textId="77777777" w:rsidR="00A85702" w:rsidRPr="00B45CE2" w:rsidRDefault="00A85702" w:rsidP="00A85702">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63974FC9" id="_x0000_s1713"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">
                <v:group id="Group 1608691380" o:spid="_x0000_s1714"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">
                  <v:shape id="Picture 1608691381" o:spid="_x0000_s1715"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">
                    <v:imagedata r:id="rId114" o:title="Clock "/>
                  </v:shape>
                  <v:roundrect id="Rectangle: Rounded Corners 1608691382" o:spid="_x0000_s1716"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" fillcolor="#7a8696" strokecolor="#7a8696" strokeweight="1pt">
                    <v:stroke joinstyle="miter"/>
                  </v:roundrect>
                </v:group>
                <v:shape id="TextBox 19" o:spid="_x0000_s1717"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" filled="f" stroked="f">
                  <v:textbox style="mso-fit-shape-to-text:t">
                    <w:txbxContent>
                      <w:p w14:paraId="6A886D82" w14:textId="77777777" w:rsidR="00A85702" w:rsidRPr="00B45CE2" w:rsidRDefault="00A85702" w:rsidP="00A85702">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0BB14AB7" w14:textId="77777777" w:rsidR="00A85702" w:rsidRPr="0024372F" w:rsidRDefault="00A85702" w:rsidP="00A85702">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2B8C0B79" w14:textId="77777777" w:rsidR="00A85702" w:rsidRPr="008D39CE" w:rsidRDefault="00A85702" w:rsidP="00A85702">
      <w:r w:rsidRPr="00853909">
        <w:rPr>
          <w:noProof/>
        </w:rPr>
        <mc:AlternateContent>
          <mc:Choice Requires="wpg">
            <w:drawing>
              <wp:inline distT="0" distB="0" distL="0" distR="0" wp14:anchorId="359127E0" wp14:editId="1CB38EF3">
                <wp:extent cx="4435062" cy="545009"/>
                <wp:effectExtent l="0" t="0" r="3810" b="26670"/>
                <wp:docPr id="1608691384"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608691385" name="Picture 1608691385" descr="Goal "/>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1386" name="Rectangle: Rounded Corners 1608691386"/>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87" name="TextBox 23"/>
                        <wps:cNvSpPr txBox="1"/>
                        <wps:spPr>
                          <a:xfrm>
                            <a:off x="0" y="64202"/>
                            <a:ext cx="3600450" cy="395605"/>
                          </a:xfrm>
                          <a:prstGeom prst="rect">
                            <a:avLst/>
                          </a:prstGeom>
                          <a:noFill/>
                        </wps:spPr>
                        <wps:txbx>
                          <w:txbxContent>
                            <w:p w14:paraId="73D78A46" w14:textId="77777777" w:rsidR="00A85702" w:rsidRPr="00B45CE2" w:rsidRDefault="00A85702" w:rsidP="00A85702">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359127E0" id="_x0000_s1718"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">
                <v:shape id="Picture 1608691385" o:spid="_x0000_s1719"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">
                  <v:imagedata r:id="rId116" o:title="Goal "/>
                </v:shape>
                <v:roundrect id="Rectangle: Rounded Corners 1608691386" o:spid="_x0000_s1720"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" fillcolor="#7a8696" strokecolor="#7a8696" strokeweight="1pt">
                  <v:stroke joinstyle="miter"/>
                </v:roundrect>
                <v:shape id="TextBox 23" o:spid="_x0000_s1721"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" filled="f" stroked="f">
                  <v:textbox style="mso-fit-shape-to-text:t">
                    <w:txbxContent>
                      <w:p w14:paraId="73D78A46" w14:textId="77777777" w:rsidR="00A85702" w:rsidRPr="00B45CE2" w:rsidRDefault="00A85702" w:rsidP="00A85702">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5A0B07EA" w14:textId="77777777" w:rsidR="00A85702" w:rsidRPr="007A21E0" w:rsidRDefault="00A85702" w:rsidP="00A85702">
      <w:pPr>
        <w:rPr>
          <w:rtl/>
        </w:rPr>
      </w:pPr>
      <w:r w:rsidRPr="007A21E0">
        <w:rPr>
          <w:rtl/>
        </w:rPr>
        <w:t>1. تطبيق المفاهيم النظرية في بناء خطة تطوير وظيفي واقعية.</w:t>
      </w:r>
    </w:p>
    <w:p w14:paraId="743B93D1" w14:textId="77777777" w:rsidR="00A85702" w:rsidRPr="007A21E0" w:rsidRDefault="00A85702" w:rsidP="00A85702">
      <w:pPr>
        <w:rPr>
          <w:rtl/>
        </w:rPr>
      </w:pPr>
      <w:r w:rsidRPr="007A21E0">
        <w:rPr>
          <w:rtl/>
        </w:rPr>
        <w:t>2. تحديد الأهداف المهنية بمستوياتها المختلفة.</w:t>
      </w:r>
    </w:p>
    <w:p w14:paraId="2CA2A3C6" w14:textId="77777777" w:rsidR="00A85702" w:rsidRPr="007A21E0" w:rsidRDefault="00A85702" w:rsidP="00A85702">
      <w:pPr>
        <w:rPr>
          <w:rtl/>
        </w:rPr>
      </w:pPr>
      <w:r w:rsidRPr="007A21E0">
        <w:rPr>
          <w:rtl/>
        </w:rPr>
        <w:t>3. تحديد مسارات العمل والإجراءات اللازمة لتحقيق الأهداف.</w:t>
      </w:r>
    </w:p>
    <w:p w14:paraId="6BA81DB0" w14:textId="09A27CCB" w:rsidR="00D0278B" w:rsidRPr="00A85702" w:rsidRDefault="00BF6ED9" w:rsidP="00A85702">
      <w:pPr>
        <w:pStyle w:val="ad"/>
        <w:rPr>
          <w:b w:val="0"/>
          <w:bCs/>
          <w:color w:val="168489"/>
          <w:rtl/>
        </w:rPr>
      </w:pPr>
      <w:hyperlink r:id="rId185" w:history="1">
        <w:r w:rsidR="00D0278B" w:rsidRPr="00BF6ED9">
          <w:rPr>
            <w:rStyle w:val="Hyperlink"/>
            <w:b w:val="0"/>
            <w:bCs/>
            <w:rtl/>
          </w:rPr>
          <w:t>نموذج للخطة:</w:t>
        </w:r>
      </w:hyperlink>
    </w:p>
    <w:p w14:paraId="2B87C986" w14:textId="77777777" w:rsidR="00D0278B" w:rsidRPr="007A21E0" w:rsidRDefault="00D0278B" w:rsidP="00D0278B">
      <w:pPr>
        <w:rPr>
          <w:rtl/>
        </w:rPr>
      </w:pPr>
      <w:r w:rsidRPr="007A21E0">
        <w:rPr>
          <w:rtl/>
        </w:rPr>
        <w:t>رؤية مهنية: أن أصبح مديراً للتسويق الرقمي في شركة عالمية، أقود فريقاً إبداعياً يطوّر حملات تسويقية مبتكرة تحقّق نتائج ملموسة.</w:t>
      </w:r>
    </w:p>
    <w:p w14:paraId="134ADDF1" w14:textId="77777777" w:rsidR="00D0278B" w:rsidRPr="007A21E0" w:rsidRDefault="00D0278B" w:rsidP="00D0278B">
      <w:pPr>
        <w:rPr>
          <w:rtl/>
        </w:rPr>
      </w:pPr>
      <w:r w:rsidRPr="007A21E0">
        <w:rPr>
          <w:rtl/>
        </w:rPr>
        <w:t>رسالة مهنية: توظيف مهاراتي التحليلية والإبداعية لتصميم استراتيجيات تسويقية رقمية تربط العلامات التجارية بجمهورها بطرق أصيلة ومؤثرة.</w:t>
      </w:r>
    </w:p>
    <w:p w14:paraId="3A312C3C" w14:textId="77777777" w:rsidR="00D0278B" w:rsidRPr="00A85702" w:rsidRDefault="00D0278B" w:rsidP="00A85702">
      <w:pPr>
        <w:pStyle w:val="ad"/>
        <w:rPr>
          <w:b w:val="0"/>
          <w:bCs/>
          <w:rtl/>
        </w:rPr>
      </w:pPr>
      <w:r w:rsidRPr="00A85702">
        <w:rPr>
          <w:b w:val="0"/>
          <w:bCs/>
          <w:rtl/>
        </w:rPr>
        <w:t>الأهداف طويلة المدى (3-5 سنوات):</w:t>
      </w:r>
    </w:p>
    <w:p w14:paraId="0B7AD0CB" w14:textId="77777777" w:rsidR="00D0278B" w:rsidRPr="007A21E0" w:rsidRDefault="00D0278B" w:rsidP="00D0278B">
      <w:pPr>
        <w:rPr>
          <w:rtl/>
        </w:rPr>
      </w:pPr>
      <w:r w:rsidRPr="007A21E0">
        <w:rPr>
          <w:rtl/>
        </w:rPr>
        <w:t>- الوصول لمنصب مدير التسويق الرقمي في شركة عالمية بحلول عام 2029.</w:t>
      </w:r>
    </w:p>
    <w:p w14:paraId="01A8AACE" w14:textId="77777777" w:rsidR="00D0278B" w:rsidRPr="00A85702" w:rsidRDefault="00D0278B" w:rsidP="00A85702">
      <w:pPr>
        <w:pStyle w:val="ad"/>
        <w:rPr>
          <w:b w:val="0"/>
          <w:bCs/>
          <w:rtl/>
        </w:rPr>
      </w:pPr>
      <w:r w:rsidRPr="00A85702">
        <w:rPr>
          <w:b w:val="0"/>
          <w:bCs/>
          <w:rtl/>
        </w:rPr>
        <w:t>الأهداف متوسطة المدى (1-3 سنوات):</w:t>
      </w:r>
    </w:p>
    <w:p w14:paraId="3EAD5702" w14:textId="77777777" w:rsidR="00D0278B" w:rsidRPr="007A21E0" w:rsidRDefault="00D0278B" w:rsidP="00D0278B">
      <w:pPr>
        <w:rPr>
          <w:rtl/>
        </w:rPr>
      </w:pPr>
      <w:r w:rsidRPr="007A21E0">
        <w:rPr>
          <w:rtl/>
        </w:rPr>
        <w:t>- الترقية لمنصب مشرف فريق التسويق الرقمي خلال 2 سنة.</w:t>
      </w:r>
    </w:p>
    <w:p w14:paraId="1AEFCE15" w14:textId="77777777" w:rsidR="00D0278B" w:rsidRPr="007A21E0" w:rsidRDefault="00D0278B" w:rsidP="00D0278B">
      <w:pPr>
        <w:rPr>
          <w:rtl/>
        </w:rPr>
      </w:pPr>
      <w:r w:rsidRPr="007A21E0">
        <w:rPr>
          <w:rtl/>
        </w:rPr>
        <w:t>- قيادة حملة تسويقية رقمية تزيد المبيعات بنسبة 15% خلال 18 شهراً.</w:t>
      </w:r>
    </w:p>
    <w:p w14:paraId="7CC1BF36" w14:textId="77777777" w:rsidR="00D0278B" w:rsidRPr="00A85702" w:rsidRDefault="00D0278B" w:rsidP="00A85702">
      <w:pPr>
        <w:pStyle w:val="ad"/>
        <w:rPr>
          <w:b w:val="0"/>
          <w:bCs/>
          <w:rtl/>
        </w:rPr>
      </w:pPr>
      <w:r w:rsidRPr="00A85702">
        <w:rPr>
          <w:b w:val="0"/>
          <w:bCs/>
          <w:rtl/>
        </w:rPr>
        <w:t>الأهداف قصيرة المدى (3-12 شهر):</w:t>
      </w:r>
    </w:p>
    <w:p w14:paraId="2FD174AD" w14:textId="77777777" w:rsidR="00D0278B" w:rsidRPr="007A21E0" w:rsidRDefault="00D0278B" w:rsidP="00D0278B">
      <w:pPr>
        <w:rPr>
          <w:rtl/>
        </w:rPr>
      </w:pPr>
      <w:r w:rsidRPr="007A21E0">
        <w:rPr>
          <w:rtl/>
        </w:rPr>
        <w:t xml:space="preserve">- الحصول على شهادة </w:t>
      </w:r>
      <w:r w:rsidRPr="007A21E0">
        <w:t>Google Analytics Advanced</w:t>
      </w:r>
      <w:r w:rsidRPr="007A21E0">
        <w:rPr>
          <w:rtl/>
        </w:rPr>
        <w:t xml:space="preserve"> خلال 3 أشهر.</w:t>
      </w:r>
    </w:p>
    <w:p w14:paraId="1175E6A5" w14:textId="77777777" w:rsidR="00D0278B" w:rsidRPr="007A21E0" w:rsidRDefault="00D0278B" w:rsidP="00D0278B">
      <w:pPr>
        <w:rPr>
          <w:rtl/>
        </w:rPr>
      </w:pPr>
      <w:r w:rsidRPr="007A21E0">
        <w:rPr>
          <w:rtl/>
        </w:rPr>
        <w:t>- إتمام دورة في إدارة الفرق الإبداعية خلال 6 أشهر.</w:t>
      </w:r>
    </w:p>
    <w:p w14:paraId="731DFA97" w14:textId="77777777" w:rsidR="00D0278B" w:rsidRPr="007A21E0" w:rsidRDefault="00D0278B" w:rsidP="00D0278B">
      <w:pPr>
        <w:rPr>
          <w:rtl/>
        </w:rPr>
      </w:pPr>
      <w:r w:rsidRPr="007A21E0">
        <w:rPr>
          <w:rtl/>
        </w:rPr>
        <w:lastRenderedPageBreak/>
        <w:t>- تنفيذ مشروع تسويقي يوفّر عائد استثمار قابل للقياس خلال 9 أشهر.</w:t>
      </w:r>
    </w:p>
    <w:p w14:paraId="60236AF7" w14:textId="77777777" w:rsidR="00D0278B" w:rsidRPr="00A85702" w:rsidRDefault="00D0278B" w:rsidP="00A85702">
      <w:pPr>
        <w:pStyle w:val="ad"/>
        <w:keepNext/>
        <w:rPr>
          <w:b w:val="0"/>
          <w:bCs/>
          <w:color w:val="168489"/>
          <w:rtl/>
        </w:rPr>
      </w:pPr>
      <w:r w:rsidRPr="00A85702">
        <w:rPr>
          <w:b w:val="0"/>
          <w:bCs/>
          <w:color w:val="168489"/>
          <w:rtl/>
        </w:rPr>
        <w:t>تحليل الفجوات:</w:t>
      </w:r>
    </w:p>
    <w:p w14:paraId="49CB662A" w14:textId="77777777" w:rsidR="00D0278B" w:rsidRPr="007A21E0" w:rsidRDefault="00D0278B" w:rsidP="00D0278B">
      <w:pPr>
        <w:rPr>
          <w:rtl/>
        </w:rPr>
      </w:pPr>
      <w:r w:rsidRPr="007A21E0">
        <w:rPr>
          <w:rtl/>
        </w:rPr>
        <w:t>- المهارات التقنية: تعزيز مهارات تحليل البيانات وأدوات التسويق الرقمي المتقدّمة.</w:t>
      </w:r>
    </w:p>
    <w:p w14:paraId="1B1B2A55" w14:textId="77777777" w:rsidR="00D0278B" w:rsidRPr="007A21E0" w:rsidRDefault="00D0278B" w:rsidP="00D0278B">
      <w:pPr>
        <w:rPr>
          <w:rtl/>
        </w:rPr>
      </w:pPr>
      <w:r w:rsidRPr="007A21E0">
        <w:rPr>
          <w:rtl/>
        </w:rPr>
        <w:t>- المهارات الإدارية: تطوير مهارات إدارة الفرق وقيادة المشاريع.</w:t>
      </w:r>
    </w:p>
    <w:p w14:paraId="7C33C6E2" w14:textId="77777777" w:rsidR="00D0278B" w:rsidRPr="007A21E0" w:rsidRDefault="00D0278B" w:rsidP="00D0278B">
      <w:pPr>
        <w:rPr>
          <w:rtl/>
        </w:rPr>
      </w:pPr>
      <w:r w:rsidRPr="007A21E0">
        <w:rPr>
          <w:rtl/>
        </w:rPr>
        <w:t>- المعرفة: تعميق المعرفة باستراتيجيات التسويق الرقمي الناشئة.</w:t>
      </w:r>
    </w:p>
    <w:p w14:paraId="6961BB4B" w14:textId="77777777" w:rsidR="00D0278B" w:rsidRPr="00A85702" w:rsidRDefault="00D0278B" w:rsidP="00A85702">
      <w:pPr>
        <w:pStyle w:val="ad"/>
        <w:rPr>
          <w:b w:val="0"/>
          <w:bCs/>
          <w:color w:val="168489"/>
          <w:rtl/>
        </w:rPr>
      </w:pPr>
      <w:r w:rsidRPr="00A85702">
        <w:rPr>
          <w:b w:val="0"/>
          <w:bCs/>
          <w:color w:val="168489"/>
          <w:rtl/>
        </w:rPr>
        <w:t>مسارات العمل:</w:t>
      </w:r>
    </w:p>
    <w:p w14:paraId="655B1B5D" w14:textId="77777777" w:rsidR="00D0278B" w:rsidRPr="007A21E0" w:rsidRDefault="00D0278B" w:rsidP="00D0278B">
      <w:pPr>
        <w:rPr>
          <w:rtl/>
        </w:rPr>
      </w:pPr>
      <w:r w:rsidRPr="007A21E0">
        <w:rPr>
          <w:rtl/>
        </w:rPr>
        <w:t xml:space="preserve">1. التسجيل في برنامج شهادة </w:t>
      </w:r>
      <w:r w:rsidRPr="007A21E0">
        <w:t>Google Analytics Advanced</w:t>
      </w:r>
      <w:r w:rsidRPr="007A21E0">
        <w:rPr>
          <w:rtl/>
        </w:rPr>
        <w:t xml:space="preserve"> (3 أشهر).</w:t>
      </w:r>
    </w:p>
    <w:p w14:paraId="7335A6EF" w14:textId="77777777" w:rsidR="00D0278B" w:rsidRPr="007A21E0" w:rsidRDefault="00D0278B" w:rsidP="00D0278B">
      <w:pPr>
        <w:rPr>
          <w:rtl/>
        </w:rPr>
      </w:pPr>
      <w:r w:rsidRPr="007A21E0">
        <w:rPr>
          <w:rtl/>
        </w:rPr>
        <w:t>2. التطوّع لقيادة مشروع تسويقي صغير ضمن الفريق (6 أشهر).</w:t>
      </w:r>
    </w:p>
    <w:p w14:paraId="6C520B18" w14:textId="77777777" w:rsidR="00D0278B" w:rsidRPr="007A21E0" w:rsidRDefault="00D0278B" w:rsidP="00D0278B">
      <w:pPr>
        <w:rPr>
          <w:rtl/>
        </w:rPr>
      </w:pPr>
      <w:r w:rsidRPr="007A21E0">
        <w:rPr>
          <w:rtl/>
        </w:rPr>
        <w:t>3. حضور ورشة عمل شهرية في مجال التسويق الرقمي (مستمر).</w:t>
      </w:r>
    </w:p>
    <w:p w14:paraId="228083B1" w14:textId="77777777" w:rsidR="00D0278B" w:rsidRPr="007A21E0" w:rsidRDefault="00D0278B" w:rsidP="00D0278B">
      <w:pPr>
        <w:rPr>
          <w:rtl/>
        </w:rPr>
      </w:pPr>
      <w:r w:rsidRPr="007A21E0">
        <w:rPr>
          <w:rtl/>
        </w:rPr>
        <w:t>4. قراءة كتاب شهرياً في مجال القيادة والتسويق الرقمي (مستمر).</w:t>
      </w:r>
    </w:p>
    <w:p w14:paraId="3748ED66" w14:textId="77777777" w:rsidR="00D0278B" w:rsidRDefault="00D0278B" w:rsidP="00D0278B">
      <w:pPr>
        <w:rPr>
          <w:rtl/>
        </w:rPr>
      </w:pPr>
      <w:r w:rsidRPr="007A21E0">
        <w:rPr>
          <w:rtl/>
        </w:rPr>
        <w:t xml:space="preserve">5. بناء شبكة علاقات مع 3 مدراء تسويق عبر </w:t>
      </w:r>
      <w:r w:rsidRPr="007A21E0">
        <w:t>LinkedIn</w:t>
      </w:r>
      <w:r w:rsidRPr="007A21E0">
        <w:rPr>
          <w:rtl/>
        </w:rPr>
        <w:t xml:space="preserve"> (12 شهر).</w:t>
      </w:r>
    </w:p>
    <w:p w14:paraId="11C4F9C6" w14:textId="77777777" w:rsidR="00A85702" w:rsidRDefault="00A85702" w:rsidP="00D0278B">
      <w:pPr>
        <w:rPr>
          <w:rtl/>
        </w:rPr>
      </w:pPr>
    </w:p>
    <w:p w14:paraId="687F3DD1" w14:textId="415B202D" w:rsidR="00A85702" w:rsidRDefault="007E256B" w:rsidP="007E256B">
      <w:pPr>
        <w:ind w:left="-755"/>
        <w:rPr>
          <w:rtl/>
        </w:rPr>
      </w:pPr>
      <w:r>
        <w:rPr>
          <w:noProof/>
        </w:rPr>
        <mc:AlternateContent>
          <mc:Choice Requires="wps">
            <w:drawing>
              <wp:inline distT="0" distB="0" distL="0" distR="0" wp14:anchorId="5FEE30EB" wp14:editId="6FF046B5">
                <wp:extent cx="6626855" cy="4273550"/>
                <wp:effectExtent l="0" t="0" r="22225" b="12700"/>
                <wp:docPr id="72619331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6855" cy="4273550"/>
                        </a:xfrm>
                        <a:prstGeom prst="roundRect">
                          <a:avLst>
                            <a:gd name="adj" fmla="val 16667"/>
                          </a:avLst>
                        </a:prstGeom>
                        <a:solidFill>
                          <a:srgbClr val="EAF4E4"/>
                        </a:solidFill>
                        <a:ln w="12700">
                          <a:solidFill>
                            <a:schemeClr val="accent6"/>
                          </a:solidFill>
                          <a:miter lim="800000"/>
                          <a:headEnd/>
                          <a:tailEnd/>
                        </a:ln>
                      </wps:spPr>
                      <wps:txbx>
                        <w:txbxContent>
                          <w:p w14:paraId="18A9934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C84FB4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4A92B8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8F8F97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28664D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8D7E25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D126FE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75BFB7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ECAB21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11ED62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709653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E7BBAE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BBF0F4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BBA95B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00DCB9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C49534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40C8D5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096B4B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0A0C61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2DB93B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CBE4CB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B914B3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FFFCA4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30020A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6F22B4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372C65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52ED982" w14:textId="77777777" w:rsidR="007E256B" w:rsidRDefault="007E256B" w:rsidP="007E256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FEE30EB" id="_x0000_s1722" style="width:521.8pt;height:33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" fillcolor="#eaf4e4" strokecolor="#70ad47 [3209]" strokeweight="1pt">
                <v:stroke joinstyle="miter"/>
                <v:textbox inset="0,3mm,0">
                  <w:txbxContent>
                    <w:p w14:paraId="18A9934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C84FB4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4A92B8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8F8F97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28664D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8D7E25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D126FE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75BFB7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ECAB21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11ED62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709653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E7BBAE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BBF0F4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BBA95B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00DCB9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C49534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40C8D5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096B4B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0A0C61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2DB93B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CBE4CB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B914B3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FFFCA4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30020A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6F22B4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372C65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52ED982" w14:textId="77777777" w:rsidR="007E256B" w:rsidRDefault="007E256B" w:rsidP="007E256B">
                      <w:pPr>
                        <w:jc w:val="center"/>
                        <w:rPr>
                          <w:sz w:val="22"/>
                          <w:szCs w:val="28"/>
                          <w:rtl/>
                          <w:lang w:bidi="ar-SY"/>
                        </w:rPr>
                      </w:pPr>
                    </w:p>
                  </w:txbxContent>
                </v:textbox>
                <w10:anchorlock/>
              </v:roundrect>
            </w:pict>
          </mc:Fallback>
        </mc:AlternateContent>
      </w:r>
    </w:p>
    <w:p w14:paraId="08EC24D8" w14:textId="6B61EEE9" w:rsidR="00A85702" w:rsidRDefault="007E256B" w:rsidP="007E256B">
      <w:pPr>
        <w:ind w:left="-897"/>
        <w:rPr>
          <w:rtl/>
        </w:rPr>
      </w:pPr>
      <w:r>
        <w:rPr>
          <w:noProof/>
        </w:rPr>
        <w:lastRenderedPageBreak/>
        <mc:AlternateContent>
          <mc:Choice Requires="wps">
            <w:drawing>
              <wp:inline distT="0" distB="0" distL="0" distR="0" wp14:anchorId="271746A0" wp14:editId="7AFE0536">
                <wp:extent cx="6798310" cy="7239000"/>
                <wp:effectExtent l="0" t="0" r="21590" b="19050"/>
                <wp:docPr id="146599873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8310" cy="7239000"/>
                        </a:xfrm>
                        <a:prstGeom prst="roundRect">
                          <a:avLst>
                            <a:gd name="adj" fmla="val 16667"/>
                          </a:avLst>
                        </a:prstGeom>
                        <a:solidFill>
                          <a:srgbClr val="EAF4E4"/>
                        </a:solidFill>
                        <a:ln w="12700">
                          <a:solidFill>
                            <a:schemeClr val="accent6"/>
                          </a:solidFill>
                          <a:miter lim="800000"/>
                          <a:headEnd/>
                          <a:tailEnd/>
                        </a:ln>
                      </wps:spPr>
                      <wps:txbx>
                        <w:txbxContent>
                          <w:p w14:paraId="77BDC39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6056A3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8C7E13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7171DA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CD82A2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BD6591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92473F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6809AF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EC5312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DFC371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FDAE3A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B5C0CC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56408F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9B996B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FD6FAC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55EEB6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57A6D3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4BDC9A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FEDD53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21AB9F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65CF7B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7992B0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A13D6A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61E7FD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B1C07C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D63CDA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8D5C135" w14:textId="77777777" w:rsidR="007E256B" w:rsidRDefault="007E256B" w:rsidP="007E256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71746A0" id="_x0000_s1723" style="width:535.3pt;height:570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" fillcolor="#eaf4e4" strokecolor="#70ad47 [3209]" strokeweight="1pt">
                <v:stroke joinstyle="miter"/>
                <v:textbox inset="0,3mm,0">
                  <w:txbxContent>
                    <w:p w14:paraId="77BDC39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6056A3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8C7E13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7171DA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CD82A2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BD6591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92473F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6809AF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EC5312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DFC371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FDAE3A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B5C0CC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56408F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9B996B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FD6FAC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55EEB6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57A6D3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4BDC9A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FEDD53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21AB9F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65CF7B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7992B0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A13D6A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61E7FD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B1C07C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D63CDA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8D5C135" w14:textId="77777777" w:rsidR="007E256B" w:rsidRDefault="007E256B" w:rsidP="007E256B">
                      <w:pPr>
                        <w:jc w:val="center"/>
                        <w:rPr>
                          <w:sz w:val="22"/>
                          <w:szCs w:val="28"/>
                          <w:rtl/>
                          <w:lang w:bidi="ar-SY"/>
                        </w:rPr>
                      </w:pPr>
                    </w:p>
                  </w:txbxContent>
                </v:textbox>
                <w10:anchorlock/>
              </v:roundrect>
            </w:pict>
          </mc:Fallback>
        </mc:AlternateContent>
      </w:r>
    </w:p>
    <w:p w14:paraId="5D2F9C50" w14:textId="068C8441" w:rsidR="00A85702" w:rsidRDefault="00A85702" w:rsidP="00A85702">
      <w:pPr>
        <w:jc w:val="center"/>
        <w:rPr>
          <w:rtl/>
        </w:rPr>
      </w:pPr>
      <w:r>
        <w:rPr>
          <w:noProof/>
        </w:rPr>
        <w:drawing>
          <wp:inline distT="0" distB="0" distL="0" distR="0" wp14:anchorId="57BA6743" wp14:editId="77C02C41">
            <wp:extent cx="1539061" cy="1352200"/>
            <wp:effectExtent l="0" t="0" r="4445" b="635"/>
            <wp:docPr id="801405959" name="Picture 801405959"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86"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548578" cy="1360561"/>
                    </a:xfrm>
                    <a:prstGeom prst="rect">
                      <a:avLst/>
                    </a:prstGeom>
                    <a:noFill/>
                    <a:ln>
                      <a:noFill/>
                    </a:ln>
                    <a:extLst>
                      <a:ext uri="{53640926-AAD7-44D8-BBD7-CCE9431645EC}">
                        <a14:shadowObscured xmlns:a14="http://schemas.microsoft.com/office/drawing/2010/main"/>
                      </a:ext>
                    </a:extLst>
                  </pic:spPr>
                </pic:pic>
              </a:graphicData>
            </a:graphic>
          </wp:inline>
        </w:drawing>
      </w:r>
    </w:p>
    <w:p w14:paraId="34AE665B" w14:textId="755F0397" w:rsidR="00D0278B" w:rsidRPr="00A85702" w:rsidRDefault="00A85702" w:rsidP="00A85702">
      <w:pPr>
        <w:pageBreakBefore/>
        <w:jc w:val="center"/>
        <w:rPr>
          <w:rtl/>
        </w:rPr>
      </w:pPr>
      <w:r w:rsidRPr="00B9790F">
        <w:rPr>
          <w:noProof/>
        </w:rPr>
        <w:lastRenderedPageBreak/>
        <mc:AlternateContent>
          <mc:Choice Requires="wpg">
            <w:drawing>
              <wp:inline distT="0" distB="0" distL="0" distR="0" wp14:anchorId="7D1D5326" wp14:editId="690BD017">
                <wp:extent cx="5711825" cy="737619"/>
                <wp:effectExtent l="0" t="0" r="22225" b="24765"/>
                <wp:docPr id="801405960"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801405961" name="مجموعة 881967268"/>
                        <wpg:cNvGrpSpPr/>
                        <wpg:grpSpPr>
                          <a:xfrm>
                            <a:off x="0" y="165473"/>
                            <a:ext cx="5711825" cy="572146"/>
                            <a:chOff x="0" y="165446"/>
                            <a:chExt cx="6312597" cy="633543"/>
                          </a:xfrm>
                        </wpg:grpSpPr>
                        <wps:wsp>
                          <wps:cNvPr id="801405962"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1405963" name="مربع نص 2043426344"/>
                          <wps:cNvSpPr txBox="1"/>
                          <wps:spPr>
                            <a:xfrm>
                              <a:off x="3184368" y="165446"/>
                              <a:ext cx="2073788" cy="453527"/>
                            </a:xfrm>
                            <a:prstGeom prst="rect">
                              <a:avLst/>
                            </a:prstGeom>
                            <a:noFill/>
                          </wps:spPr>
                          <wps:txbx>
                            <w:txbxContent>
                              <w:p w14:paraId="575FFBAB" w14:textId="77777777" w:rsidR="00A85702" w:rsidRDefault="00A85702" w:rsidP="00A85702">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801405964"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801405965" name="Picture 801405965" descr="Submission "/>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D1D5326" id="_x0000_s1724"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">
                <v:group id="مجموعة 881967268" o:spid="_x0000_s1725"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">
                  <v:roundrect id="مستطيل مستدير الزوايا 769901" o:spid="_x0000_s1726"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" fillcolor="#168489" strokecolor="#168489" strokeweight="1pt">
                    <v:stroke joinstyle="miter"/>
                  </v:roundrect>
                  <v:shape id="مربع نص 2043426344" o:spid="_x0000_s1727"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" filled="f" stroked="f">
                    <v:textbox style="mso-fit-shape-to-text:t">
                      <w:txbxContent>
                        <w:p w14:paraId="575FFBAB" w14:textId="77777777" w:rsidR="00A85702" w:rsidRDefault="00A85702" w:rsidP="00A85702">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728"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" fillcolor="#168489" strokecolor="#168489" strokeweight="1pt">
                    <v:stroke joinstyle="miter"/>
                  </v:roundrect>
                </v:group>
                <v:shape id="Picture 801405965" o:spid="_x0000_s1729"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">
                  <v:imagedata r:id="rId118" o:title="Submission "/>
                </v:shape>
                <w10:anchorlock/>
              </v:group>
            </w:pict>
          </mc:Fallback>
        </mc:AlternateContent>
      </w:r>
    </w:p>
    <w:p w14:paraId="219974F2" w14:textId="77777777" w:rsidR="00D0278B" w:rsidRPr="00A85702" w:rsidRDefault="00D0278B" w:rsidP="00A85702">
      <w:pPr>
        <w:pStyle w:val="ad"/>
        <w:rPr>
          <w:b w:val="0"/>
          <w:bCs/>
          <w:color w:val="168489"/>
          <w:rtl/>
        </w:rPr>
      </w:pPr>
      <w:r w:rsidRPr="00A85702">
        <w:rPr>
          <w:b w:val="0"/>
          <w:bCs/>
          <w:color w:val="168489"/>
          <w:rtl/>
        </w:rPr>
        <w:t>1. ما هي عناصر خطة التطوير الوظيفي الشخصية؟</w:t>
      </w:r>
    </w:p>
    <w:p w14:paraId="6FEAD6AE" w14:textId="77777777" w:rsidR="00D0278B" w:rsidRPr="00A85702" w:rsidRDefault="00D0278B" w:rsidP="00A85702">
      <w:pPr>
        <w:pStyle w:val="ad"/>
        <w:rPr>
          <w:b w:val="0"/>
          <w:bCs/>
          <w:color w:val="168489"/>
          <w:rtl/>
        </w:rPr>
      </w:pPr>
      <w:r w:rsidRPr="00A85702">
        <w:rPr>
          <w:b w:val="0"/>
          <w:bCs/>
          <w:color w:val="168489"/>
          <w:rtl/>
        </w:rPr>
        <w:t xml:space="preserve">2. ما هي معايير </w:t>
      </w:r>
      <w:r w:rsidRPr="00A85702">
        <w:rPr>
          <w:b w:val="0"/>
          <w:bCs/>
          <w:color w:val="168489"/>
        </w:rPr>
        <w:t>SMART</w:t>
      </w:r>
      <w:r w:rsidRPr="00A85702">
        <w:rPr>
          <w:b w:val="0"/>
          <w:bCs/>
          <w:color w:val="168489"/>
          <w:rtl/>
        </w:rPr>
        <w:t xml:space="preserve"> في صياغة الأهداف؟</w:t>
      </w:r>
    </w:p>
    <w:p w14:paraId="35B3D536" w14:textId="3E9F64FD" w:rsidR="00D0278B" w:rsidRPr="00A85702" w:rsidRDefault="00D0278B" w:rsidP="00A85702">
      <w:pPr>
        <w:pStyle w:val="ad"/>
        <w:rPr>
          <w:b w:val="0"/>
          <w:bCs/>
          <w:color w:val="168489"/>
          <w:rtl/>
        </w:rPr>
      </w:pPr>
      <w:r w:rsidRPr="00A85702">
        <w:rPr>
          <w:b w:val="0"/>
          <w:bCs/>
          <w:color w:val="168489"/>
          <w:rtl/>
        </w:rPr>
        <w:t>3. ما هو نموذج 70:20:10 للتعلّم المهني؟</w:t>
      </w:r>
    </w:p>
    <w:p w14:paraId="5F67C9F6" w14:textId="77777777" w:rsidR="00D0278B" w:rsidRPr="00A85702" w:rsidRDefault="00D0278B" w:rsidP="00A85702">
      <w:pPr>
        <w:pStyle w:val="ad"/>
        <w:rPr>
          <w:b w:val="0"/>
          <w:bCs/>
          <w:color w:val="168489"/>
          <w:rtl/>
        </w:rPr>
      </w:pPr>
      <w:r w:rsidRPr="00A85702">
        <w:rPr>
          <w:b w:val="0"/>
          <w:bCs/>
          <w:color w:val="168489"/>
          <w:rtl/>
        </w:rPr>
        <w:t>4. اذكر ثلاثة من استراتيجيات التميّز الوظيفي.</w:t>
      </w:r>
    </w:p>
    <w:p w14:paraId="4A8C2588" w14:textId="77777777" w:rsidR="00D0278B" w:rsidRDefault="00D0278B" w:rsidP="00A85702">
      <w:pPr>
        <w:pStyle w:val="ad"/>
        <w:rPr>
          <w:b w:val="0"/>
          <w:bCs/>
          <w:color w:val="168489"/>
          <w:rtl/>
        </w:rPr>
      </w:pPr>
      <w:r w:rsidRPr="00A85702">
        <w:rPr>
          <w:b w:val="0"/>
          <w:bCs/>
          <w:color w:val="168489"/>
          <w:rtl/>
        </w:rPr>
        <w:t>5. ما الفرق بين الأهداف قصيرة المدى ومتوسطة المدى؟</w:t>
      </w:r>
    </w:p>
    <w:p w14:paraId="4495D1AC" w14:textId="145A3C14" w:rsidR="007E256B" w:rsidRDefault="007E256B" w:rsidP="007E256B">
      <w:pPr>
        <w:pStyle w:val="ad"/>
        <w:ind w:left="-897"/>
        <w:rPr>
          <w:b w:val="0"/>
          <w:bCs/>
          <w:color w:val="168489"/>
          <w:rtl/>
        </w:rPr>
      </w:pPr>
      <w:r>
        <w:rPr>
          <w:noProof/>
        </w:rPr>
        <mc:AlternateContent>
          <mc:Choice Requires="wps">
            <w:drawing>
              <wp:inline distT="0" distB="0" distL="0" distR="0" wp14:anchorId="64BF95F8" wp14:editId="38ABDB92">
                <wp:extent cx="6779260" cy="5975350"/>
                <wp:effectExtent l="0" t="0" r="21590" b="25400"/>
                <wp:docPr id="134252859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260" cy="5975350"/>
                        </a:xfrm>
                        <a:prstGeom prst="roundRect">
                          <a:avLst>
                            <a:gd name="adj" fmla="val 16667"/>
                          </a:avLst>
                        </a:prstGeom>
                        <a:solidFill>
                          <a:srgbClr val="EAF4E4"/>
                        </a:solidFill>
                        <a:ln w="12700">
                          <a:solidFill>
                            <a:schemeClr val="accent6"/>
                          </a:solidFill>
                          <a:miter lim="800000"/>
                          <a:headEnd/>
                          <a:tailEnd/>
                        </a:ln>
                      </wps:spPr>
                      <wps:txbx>
                        <w:txbxContent>
                          <w:p w14:paraId="42997DD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57C759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2B82AA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E49FC3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75EEF1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006A53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9FCE56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5F88F2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B97DD8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C1B27B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8D05C5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C7472C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A63A34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B7B4E4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476ED2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175F36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5085DC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D02C2E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DFC24C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D1BF91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52F47B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1DFDE7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466A65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10938E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9D8846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25AFD5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7B4C6E0" w14:textId="77777777" w:rsidR="007E256B" w:rsidRDefault="007E256B" w:rsidP="007E256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64BF95F8" id="_x0000_s1730" style="width:533.8pt;height:47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" fillcolor="#eaf4e4" strokecolor="#70ad47 [3209]" strokeweight="1pt">
                <v:stroke joinstyle="miter"/>
                <v:textbox inset="0,3mm,0">
                  <w:txbxContent>
                    <w:p w14:paraId="42997DD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57C759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2B82AA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E49FC3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75EEF1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006A53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9FCE56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5F88F2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B97DD8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C1B27B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8D05C5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C7472C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A63A34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B7B4E4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476ED2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175F36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5085DC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D02C2E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DFC24C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D1BF91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52F47B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1DFDE7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466A65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10938E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9D8846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25AFD5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7B4C6E0" w14:textId="77777777" w:rsidR="007E256B" w:rsidRDefault="007E256B" w:rsidP="007E256B">
                      <w:pPr>
                        <w:jc w:val="center"/>
                        <w:rPr>
                          <w:sz w:val="22"/>
                          <w:szCs w:val="28"/>
                          <w:rtl/>
                          <w:lang w:bidi="ar-SY"/>
                        </w:rPr>
                      </w:pPr>
                    </w:p>
                  </w:txbxContent>
                </v:textbox>
                <w10:anchorlock/>
              </v:roundrect>
            </w:pict>
          </mc:Fallback>
        </mc:AlternateContent>
      </w:r>
    </w:p>
    <w:p w14:paraId="5F4039DD" w14:textId="5DB0D48B" w:rsidR="007E256B" w:rsidRPr="00A85702" w:rsidRDefault="007E256B" w:rsidP="007E256B">
      <w:pPr>
        <w:pStyle w:val="ad"/>
        <w:ind w:left="-897"/>
        <w:rPr>
          <w:b w:val="0"/>
          <w:bCs/>
          <w:color w:val="168489"/>
          <w:rtl/>
        </w:rPr>
      </w:pPr>
      <w:r>
        <w:rPr>
          <w:noProof/>
        </w:rPr>
        <w:lastRenderedPageBreak/>
        <mc:AlternateContent>
          <mc:Choice Requires="wps">
            <w:drawing>
              <wp:inline distT="0" distB="0" distL="0" distR="0" wp14:anchorId="63D6C5D1" wp14:editId="00DE3E31">
                <wp:extent cx="6798310" cy="8832850"/>
                <wp:effectExtent l="0" t="0" r="21590" b="25400"/>
                <wp:docPr id="204179822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8310" cy="8832850"/>
                        </a:xfrm>
                        <a:prstGeom prst="roundRect">
                          <a:avLst>
                            <a:gd name="adj" fmla="val 16667"/>
                          </a:avLst>
                        </a:prstGeom>
                        <a:solidFill>
                          <a:srgbClr val="EAF4E4"/>
                        </a:solidFill>
                        <a:ln w="12700">
                          <a:solidFill>
                            <a:schemeClr val="accent6"/>
                          </a:solidFill>
                          <a:miter lim="800000"/>
                          <a:headEnd/>
                          <a:tailEnd/>
                        </a:ln>
                      </wps:spPr>
                      <wps:txbx>
                        <w:txbxContent>
                          <w:p w14:paraId="3DF8B04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88F30D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8527A6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F2EC5B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064DB7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844757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55A4AA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3EE403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62207C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291EF1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38DC78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12C6A3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FF3E0E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A08C43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D5CE6F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0169D2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E96C26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8AC7A9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BE74A1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3125BC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256B73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3BF39A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A13ADD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001A3D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9F8586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764893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6EFD680" w14:textId="77777777" w:rsidR="007E256B" w:rsidRDefault="007E256B" w:rsidP="007E256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63D6C5D1" id="_x0000_s1731" style="width:535.3pt;height:69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" fillcolor="#eaf4e4" strokecolor="#70ad47 [3209]" strokeweight="1pt">
                <v:stroke joinstyle="miter"/>
                <v:textbox inset="0,3mm,0">
                  <w:txbxContent>
                    <w:p w14:paraId="3DF8B046"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88F30D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8527A6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F2EC5BF"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064DB7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8447572"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55A4AA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3EE403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62207C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291EF1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38DC787"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512C6A39"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FF3E0E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A08C43B"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D5CE6FE"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0169D20"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2E96C265"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8AC7A93"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BE74A1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3125BC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6256B734"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33BF39A8"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4A13ADDC"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7001A3DD"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9F8586A"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17648931" w14:textId="77777777" w:rsidR="007E256B" w:rsidRDefault="007E256B" w:rsidP="007E256B">
                      <w:pPr>
                        <w:spacing w:line="480" w:lineRule="auto"/>
                        <w:jc w:val="center"/>
                        <w:rPr>
                          <w:sz w:val="22"/>
                          <w:szCs w:val="28"/>
                          <w:lang w:bidi="ar-SY"/>
                        </w:rPr>
                      </w:pPr>
                      <w:r>
                        <w:rPr>
                          <w:rFonts w:asciiTheme="majorBidi" w:hAnsiTheme="majorBidi" w:cstheme="majorBidi" w:hint="cs"/>
                          <w:szCs w:val="28"/>
                          <w:rtl/>
                          <w:lang w:bidi="ar-SY"/>
                        </w:rPr>
                        <w:t>.........................................................................................................................................</w:t>
                      </w:r>
                    </w:p>
                    <w:p w14:paraId="06EFD680" w14:textId="77777777" w:rsidR="007E256B" w:rsidRDefault="007E256B" w:rsidP="007E256B">
                      <w:pPr>
                        <w:jc w:val="center"/>
                        <w:rPr>
                          <w:sz w:val="22"/>
                          <w:szCs w:val="28"/>
                          <w:rtl/>
                          <w:lang w:bidi="ar-SY"/>
                        </w:rPr>
                      </w:pPr>
                    </w:p>
                  </w:txbxContent>
                </v:textbox>
                <w10:anchorlock/>
              </v:roundrect>
            </w:pict>
          </mc:Fallback>
        </mc:AlternateContent>
      </w:r>
    </w:p>
    <w:p w14:paraId="633FB056" w14:textId="77777777" w:rsidR="00A85702" w:rsidRDefault="00A85702" w:rsidP="00A85702">
      <w:pPr>
        <w:pageBreakBefore/>
        <w:rPr>
          <w:rtl/>
        </w:rPr>
      </w:pPr>
      <w:r w:rsidRPr="00DC1945">
        <w:rPr>
          <w:noProof/>
        </w:rPr>
        <w:lastRenderedPageBreak/>
        <mc:AlternateContent>
          <mc:Choice Requires="wpg">
            <w:drawing>
              <wp:inline distT="0" distB="0" distL="0" distR="0" wp14:anchorId="23745CB7" wp14:editId="4215A7F1">
                <wp:extent cx="5711825" cy="852877"/>
                <wp:effectExtent l="0" t="0" r="22225" b="23495"/>
                <wp:docPr id="801405967"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801405968" name="مجموعة 881967268"/>
                        <wpg:cNvGrpSpPr/>
                        <wpg:grpSpPr>
                          <a:xfrm>
                            <a:off x="0" y="280937"/>
                            <a:ext cx="5711825" cy="571950"/>
                            <a:chOff x="0" y="280925"/>
                            <a:chExt cx="6312597" cy="633649"/>
                          </a:xfrm>
                        </wpg:grpSpPr>
                        <wps:wsp>
                          <wps:cNvPr id="801405969"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1405970" name="مربع نص 2043426344"/>
                          <wps:cNvSpPr txBox="1"/>
                          <wps:spPr>
                            <a:xfrm>
                              <a:off x="3184368" y="280925"/>
                              <a:ext cx="2073788" cy="453764"/>
                            </a:xfrm>
                            <a:prstGeom prst="rect">
                              <a:avLst/>
                            </a:prstGeom>
                            <a:noFill/>
                          </wps:spPr>
                          <wps:txbx>
                            <w:txbxContent>
                              <w:p w14:paraId="0C5D639E" w14:textId="77777777" w:rsidR="00A85702" w:rsidRDefault="00A85702" w:rsidP="00A85702">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801405971"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801405972" name="Picture 801405972" descr="Conclusion "/>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3745CB7" id="_x0000_s1732"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">
                <v:group id="مجموعة 881967268" o:spid="_x0000_s1733"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">
                  <v:roundrect id="مستطيل مستدير الزوايا 769901" o:spid="_x0000_s1734"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" fillcolor="#168489" strokecolor="#168489" strokeweight="1pt">
                    <v:stroke joinstyle="miter"/>
                  </v:roundrect>
                  <v:shape id="مربع نص 2043426344" o:spid="_x0000_s1735"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" filled="f" stroked="f">
                    <v:textbox style="mso-fit-shape-to-text:t">
                      <w:txbxContent>
                        <w:p w14:paraId="0C5D639E" w14:textId="77777777" w:rsidR="00A85702" w:rsidRDefault="00A85702" w:rsidP="00A85702">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736"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" fillcolor="#168489" strokecolor="#168489" strokeweight="1pt">
                    <v:stroke joinstyle="miter"/>
                  </v:roundrect>
                </v:group>
                <v:shape id="Picture 801405972" o:spid="_x0000_s1737"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">
                  <v:imagedata r:id="rId121" o:title="Conclusion "/>
                </v:shape>
                <w10:anchorlock/>
              </v:group>
            </w:pict>
          </mc:Fallback>
        </mc:AlternateContent>
      </w:r>
    </w:p>
    <w:p w14:paraId="1E730EC3" w14:textId="77777777" w:rsidR="00A85702" w:rsidRPr="00F464DE" w:rsidRDefault="00A85702" w:rsidP="00A85702">
      <w:pPr>
        <w:rPr>
          <w:rtl/>
        </w:rPr>
      </w:pPr>
      <w:r w:rsidRPr="00F464DE">
        <w:rPr>
          <w:rtl/>
        </w:rPr>
        <w:t>في ختام هذه الجلسة، تعرّفنا على أسس التخطيط الفعّال للمسار الوظيفي وآليات بناء خطة تطوير وظيفي شخصية متكاملة. كما استكشفنا استراتيجيات التميّز الوظيفي وتبادلنا الخبرات والمعارف من خلال نشاط التوجيه المهني المتبادل.</w:t>
      </w:r>
    </w:p>
    <w:p w14:paraId="3F0A1353" w14:textId="77777777" w:rsidR="00A85702" w:rsidRPr="00F464DE" w:rsidRDefault="00A85702" w:rsidP="00A85702">
      <w:pPr>
        <w:rPr>
          <w:rtl/>
        </w:rPr>
      </w:pPr>
      <w:r w:rsidRPr="00F464DE">
        <w:rPr>
          <w:rtl/>
        </w:rPr>
        <w:t>كما قال المفكر الإداري بيتر دراكر: "أفضل طريقة للتنبؤ بالمستقبل هي صناعته." والتخطيط الوظيفي هو بالضبط تلك الأداة التي تمكّننا من صناعة مستقبلنا المهني بدلاً من الانتظار السلبي لما قد تأتي به الظروف.</w:t>
      </w:r>
    </w:p>
    <w:p w14:paraId="009431BF" w14:textId="77777777" w:rsidR="00A85702" w:rsidRPr="00F464DE" w:rsidRDefault="00A85702" w:rsidP="00A85702">
      <w:pPr>
        <w:rPr>
          <w:rtl/>
        </w:rPr>
      </w:pPr>
      <w:r w:rsidRPr="00F464DE">
        <w:rPr>
          <w:rtl/>
        </w:rPr>
        <w:t>تذكّروا أنّ التخطيط المهني ليس عملية تحدث مرة واحدة، بل هو رحلة مستمرّة من التعلّم والتكيّف والنمو. ونجاح الخطة يعتمد على المراجعة المستمرّة والمرونة في التعامل مع المتغيّرات.</w:t>
      </w:r>
    </w:p>
    <w:p w14:paraId="6C548376" w14:textId="77777777" w:rsidR="00A85702" w:rsidRDefault="00A85702" w:rsidP="00A85702">
      <w:pPr>
        <w:rPr>
          <w:rtl/>
        </w:rPr>
      </w:pPr>
    </w:p>
    <w:p w14:paraId="01442D7F" w14:textId="77777777" w:rsidR="00A85702" w:rsidRDefault="00A85702" w:rsidP="00A85702">
      <w:pPr>
        <w:rPr>
          <w:rtl/>
        </w:rPr>
      </w:pPr>
    </w:p>
    <w:p w14:paraId="2F921CB5" w14:textId="77777777" w:rsidR="00A85702" w:rsidRDefault="00A85702" w:rsidP="00A85702">
      <w:pPr>
        <w:rPr>
          <w:rtl/>
        </w:rPr>
      </w:pPr>
    </w:p>
    <w:p w14:paraId="13640EBE" w14:textId="77777777" w:rsidR="00A85702" w:rsidRDefault="00A85702" w:rsidP="00A85702">
      <w:pPr>
        <w:rPr>
          <w:rtl/>
        </w:rPr>
      </w:pPr>
    </w:p>
    <w:p w14:paraId="434B73F8" w14:textId="1E38B430" w:rsidR="009F5DE0" w:rsidRPr="00A85702" w:rsidRDefault="00A85702" w:rsidP="00A85702">
      <w:pPr>
        <w:jc w:val="center"/>
      </w:pPr>
      <w:r>
        <w:rPr>
          <w:noProof/>
        </w:rPr>
        <w:drawing>
          <wp:inline distT="0" distB="0" distL="0" distR="0" wp14:anchorId="53D8B2E0" wp14:editId="3B530B8D">
            <wp:extent cx="1816924" cy="1816924"/>
            <wp:effectExtent l="0" t="0" r="0" b="0"/>
            <wp:docPr id="801405973" name="Picture 80140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40ACD8F2" w14:textId="77777777" w:rsidR="009F5DE0" w:rsidRDefault="009F5DE0" w:rsidP="00C648CE">
      <w:pPr>
        <w:bidi w:val="0"/>
        <w:spacing w:after="160" w:line="259" w:lineRule="auto"/>
        <w:jc w:val="center"/>
        <w:rPr>
          <w:b/>
          <w:bCs/>
          <w:sz w:val="36"/>
          <w:szCs w:val="36"/>
          <w:lang w:bidi="ar-SY"/>
        </w:rPr>
      </w:pPr>
    </w:p>
    <w:p w14:paraId="420B8C50" w14:textId="77777777" w:rsidR="009F5DE0" w:rsidRDefault="009F5DE0" w:rsidP="009F5DE0">
      <w:pPr>
        <w:spacing w:after="160" w:line="259" w:lineRule="auto"/>
        <w:jc w:val="center"/>
        <w:rPr>
          <w:b/>
          <w:bCs/>
          <w:sz w:val="36"/>
          <w:szCs w:val="36"/>
          <w:lang w:bidi="ar-SY"/>
        </w:rPr>
      </w:pPr>
    </w:p>
    <w:p w14:paraId="5012AF14" w14:textId="77777777" w:rsidR="009F5DE0" w:rsidRDefault="009F5DE0" w:rsidP="009F5DE0">
      <w:pPr>
        <w:spacing w:after="160" w:line="259" w:lineRule="auto"/>
        <w:jc w:val="center"/>
        <w:rPr>
          <w:b/>
          <w:bCs/>
          <w:sz w:val="36"/>
          <w:szCs w:val="36"/>
          <w:lang w:bidi="ar-SY"/>
        </w:rPr>
      </w:pPr>
    </w:p>
    <w:p w14:paraId="77D3802F" w14:textId="77777777" w:rsidR="00986395" w:rsidRDefault="00986395" w:rsidP="00F01FA2">
      <w:pPr>
        <w:spacing w:after="160" w:line="259" w:lineRule="auto"/>
        <w:rPr>
          <w:b/>
          <w:bCs/>
          <w:sz w:val="36"/>
          <w:szCs w:val="36"/>
          <w:lang w:bidi="ar-SY"/>
        </w:rPr>
      </w:pPr>
      <w:r>
        <w:rPr>
          <w:b/>
          <w:bCs/>
          <w:sz w:val="36"/>
          <w:szCs w:val="36"/>
          <w:rtl/>
          <w:lang w:bidi="ar-SY"/>
        </w:rPr>
        <w:br w:type="page"/>
      </w:r>
    </w:p>
    <w:p w14:paraId="07E976D3" w14:textId="77777777"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719A1C44" wp14:editId="403B4694">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14:paraId="6F001DA8" w14:textId="3A5B272E"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w:t>
                              </w:r>
                              <w:r w:rsidR="0009673E">
                                <w:rPr>
                                  <w:rFonts w:ascii="Adobe Arabic" w:eastAsia="Times New Roman" w:hAnsi="Adobe Arabic" w:cs="Adobe Arabic" w:hint="cs"/>
                                  <w:b/>
                                  <w:bCs/>
                                  <w:color w:val="168489"/>
                                  <w:kern w:val="24"/>
                                  <w:sz w:val="48"/>
                                  <w:szCs w:val="48"/>
                                  <w:rtl/>
                                  <w:lang w:bidi="ar-SY"/>
                                </w:rPr>
                                <w:t>لهذه الدورة</w:t>
                              </w:r>
                              <w:r w:rsidRPr="00ED3796">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18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w14:anchorId="719A1C44" id="Group 45" o:spid="_x0000_s1738"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">
                <v:shape id="TextBox 65" o:spid="_x0000_s1739"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6F001DA8" w14:textId="3A5B272E"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w:t>
                        </w:r>
                        <w:r w:rsidR="0009673E">
                          <w:rPr>
                            <w:rFonts w:ascii="Adobe Arabic" w:eastAsia="Times New Roman" w:hAnsi="Adobe Arabic" w:cs="Adobe Arabic" w:hint="cs"/>
                            <w:b/>
                            <w:bCs/>
                            <w:color w:val="168489"/>
                            <w:kern w:val="24"/>
                            <w:sz w:val="48"/>
                            <w:szCs w:val="48"/>
                            <w:rtl/>
                            <w:lang w:bidi="ar-SY"/>
                          </w:rPr>
                          <w:t>لهذه الدورة</w:t>
                        </w:r>
                        <w:r w:rsidRPr="00ED3796">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v:textbox>
                </v:shape>
                <v:shape id="Picture 151" o:spid="_x0000_s1740"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188" o:title="Evaluation Icon Vector Art, Icons, and Graphics for Free Download" recolortarget="#494949 [1446]"/>
                </v:shape>
                <w10:anchorlock/>
              </v:group>
            </w:pict>
          </mc:Fallback>
        </mc:AlternateContent>
      </w:r>
    </w:p>
    <w:p w14:paraId="228037EC" w14:textId="77777777" w:rsidR="00A25AD3" w:rsidRDefault="00A25AD3" w:rsidP="00F01FA2">
      <w:pPr>
        <w:spacing w:after="160" w:line="600" w:lineRule="auto"/>
        <w:jc w:val="left"/>
        <w:rPr>
          <w:rFonts w:ascii="Adobe Arabic" w:hAnsi="Adobe Arabic" w:cs="Adobe Arabic"/>
          <w:sz w:val="36"/>
          <w:szCs w:val="40"/>
          <w:lang w:bidi="ar-SY"/>
        </w:rPr>
      </w:pPr>
    </w:p>
    <w:p w14:paraId="2BEE2636" w14:textId="77777777"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6A3CB869" w14:textId="77777777" w:rsidR="008317F7" w:rsidRDefault="008317F7" w:rsidP="00A25AD3">
      <w:pPr>
        <w:spacing w:after="160" w:line="259" w:lineRule="auto"/>
        <w:jc w:val="center"/>
        <w:rPr>
          <w:sz w:val="40"/>
          <w:szCs w:val="44"/>
          <w:rtl/>
          <w:lang w:bidi="ar-SY"/>
        </w:rPr>
      </w:pPr>
    </w:p>
    <w:p w14:paraId="367B8955" w14:textId="77777777" w:rsidR="009F5DE0" w:rsidRDefault="00A25AD3" w:rsidP="00591ECD">
      <w:pPr>
        <w:bidi w:val="0"/>
        <w:spacing w:after="160" w:line="259" w:lineRule="auto"/>
        <w:jc w:val="center"/>
        <w:rPr>
          <w:sz w:val="40"/>
          <w:szCs w:val="44"/>
          <w:rtl/>
          <w:lang w:bidi="ar-SY"/>
        </w:rPr>
      </w:pPr>
      <w:r>
        <w:rPr>
          <w:noProof/>
        </w:rPr>
        <w:drawing>
          <wp:inline distT="0" distB="0" distL="0" distR="0" wp14:anchorId="3D0F6891" wp14:editId="132B637C">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189">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3C505F04" w14:textId="77777777"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lang w:bidi="ar-SY"/>
        </w:rPr>
        <w:lastRenderedPageBreak/>
        <mc:AlternateContent>
          <mc:Choice Requires="wpg">
            <w:drawing>
              <wp:inline distT="0" distB="0" distL="0" distR="0" wp14:anchorId="0294599A" wp14:editId="103E1C59">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01477760"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w14:anchorId="0294599A" id="_x0000_s1741"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B8qv1l+wIAAOQJAAAOAAAAAAAAAAAAAAAAAC4CAABkcnMvZTJvRG9jLnhtbFBLAQItABQABgAI&#10;AAAAIQBNE2313QAAAAQBAAAPAAAAAAAAAAAAAAAAAFUFAABkcnMvZG93bnJldi54bWxQSwUGAAAA&#10;AAQABADzAAAAXwYAAAAA&#10;">
                <v:rect id="Rectangle 388507707" o:spid="_x0000_s1742"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1743"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1744"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01477760"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174D61F6" w14:textId="77777777" w:rsidR="009F3DB5" w:rsidRPr="009F3DB5" w:rsidRDefault="009F3DB5" w:rsidP="009F3DB5">
      <w:pPr>
        <w:pStyle w:val="ad"/>
        <w:rPr>
          <w:b w:val="0"/>
          <w:bCs/>
          <w:color w:val="168489"/>
          <w:rtl/>
        </w:rPr>
      </w:pPr>
      <w:r w:rsidRPr="009F3DB5">
        <w:rPr>
          <w:b w:val="0"/>
          <w:bCs/>
          <w:color w:val="168489"/>
          <w:rtl/>
        </w:rPr>
        <w:t>المراجع</w:t>
      </w:r>
      <w:r w:rsidRPr="009F3DB5">
        <w:rPr>
          <w:rFonts w:hint="cs"/>
          <w:b w:val="0"/>
          <w:bCs/>
          <w:color w:val="168489"/>
          <w:rtl/>
        </w:rPr>
        <w:t xml:space="preserve"> "بتصرّف"</w:t>
      </w:r>
    </w:p>
    <w:p w14:paraId="0EB3C800" w14:textId="77777777" w:rsidR="009F3DB5" w:rsidRPr="004C61FC" w:rsidRDefault="009F3DB5" w:rsidP="009F3DB5">
      <w:pPr>
        <w:rPr>
          <w:rtl/>
        </w:rPr>
      </w:pPr>
      <w:r w:rsidRPr="004C61FC">
        <w:rPr>
          <w:rtl/>
        </w:rPr>
        <w:t xml:space="preserve"> 1. السالم، مؤيد سعيد. (2018). إدارة الموارد البشرية: مدخل استراتيجي متكامل. الطبعة الثانية. الأردن، عمان: دار إثراء للنشر والتوزيع.</w:t>
      </w:r>
    </w:p>
    <w:p w14:paraId="220C733B" w14:textId="77777777" w:rsidR="009F3DB5" w:rsidRPr="004C61FC" w:rsidRDefault="009F3DB5" w:rsidP="009F3DB5">
      <w:pPr>
        <w:rPr>
          <w:rtl/>
        </w:rPr>
      </w:pPr>
      <w:r w:rsidRPr="004C61FC">
        <w:rPr>
          <w:rtl/>
        </w:rPr>
        <w:t xml:space="preserve"> 2. ماهر، أحمد. (2021). إدارة الموارد البشرية. الطبعة السابعة عشرة. مصر، الإسكندرية: الدار الجامعية للنشر والتوزيع.</w:t>
      </w:r>
    </w:p>
    <w:p w14:paraId="52AD5FFF" w14:textId="77777777" w:rsidR="009F3DB5" w:rsidRPr="004C61FC" w:rsidRDefault="009F3DB5" w:rsidP="009F3DB5">
      <w:pPr>
        <w:rPr>
          <w:rtl/>
        </w:rPr>
      </w:pPr>
      <w:r w:rsidRPr="004C61FC">
        <w:rPr>
          <w:rtl/>
        </w:rPr>
        <w:t xml:space="preserve"> 3. الهيتي، خالد عبد الرحيم. (2020). إدارة الموارد البشرية. الطبعة الخامسة. الأردن، عمان: دار وائل للنشر والتوزيع.</w:t>
      </w:r>
    </w:p>
    <w:p w14:paraId="60489100" w14:textId="77777777" w:rsidR="009F3DB5" w:rsidRPr="004C61FC" w:rsidRDefault="009F3DB5" w:rsidP="009F3DB5">
      <w:pPr>
        <w:rPr>
          <w:rtl/>
        </w:rPr>
      </w:pPr>
      <w:r w:rsidRPr="004C61FC">
        <w:rPr>
          <w:rtl/>
        </w:rPr>
        <w:t xml:space="preserve"> 4. عقيلي، عمر وصفي. (2019). المنهجية المتكاملة لإدارة الموارد البشرية. الطبعة الأولى. الأردن، عمان: دار وائل للنشر والتوزيع.</w:t>
      </w:r>
    </w:p>
    <w:p w14:paraId="5AEFA542" w14:textId="77777777" w:rsidR="009F3DB5" w:rsidRPr="004C61FC" w:rsidRDefault="009F3DB5" w:rsidP="009F3DB5">
      <w:pPr>
        <w:bidi w:val="0"/>
      </w:pPr>
      <w:r w:rsidRPr="004C61FC">
        <w:rPr>
          <w:rtl/>
        </w:rPr>
        <w:t xml:space="preserve"> 1. </w:t>
      </w:r>
      <w:r w:rsidRPr="004C61FC">
        <w:t>Dessler, Gary. (2020). Human Resource Management. 16th Edition. United States, New York: Pearson Education</w:t>
      </w:r>
      <w:r w:rsidRPr="004C61FC">
        <w:rPr>
          <w:rtl/>
        </w:rPr>
        <w:t>.</w:t>
      </w:r>
    </w:p>
    <w:p w14:paraId="179CC9B4" w14:textId="210A3955" w:rsidR="00337FA6" w:rsidRPr="009F3DB5" w:rsidRDefault="009F3DB5" w:rsidP="009F3DB5">
      <w:pPr>
        <w:bidi w:val="0"/>
      </w:pPr>
      <w:r w:rsidRPr="004C61FC">
        <w:rPr>
          <w:rtl/>
        </w:rPr>
        <w:t xml:space="preserve"> 2. </w:t>
      </w:r>
      <w:r w:rsidRPr="004C61FC">
        <w:t>Armstrong, Michael, and Taylor, Stephen. (2020). Armstrong's Handbook of Human Resource Management Practice. 15th Edition. United Kingdom, London: Kogan Page</w:t>
      </w:r>
      <w:r w:rsidRPr="004C61FC">
        <w:rPr>
          <w:rtl/>
        </w:rPr>
        <w:t>.</w:t>
      </w:r>
    </w:p>
    <w:p w14:paraId="74F2BA7B" w14:textId="77777777" w:rsidR="00337FA6" w:rsidRDefault="00337FA6" w:rsidP="00F40E57">
      <w:pPr>
        <w:jc w:val="center"/>
        <w:rPr>
          <w:rFonts w:asciiTheme="majorBidi" w:hAnsiTheme="majorBidi" w:cstheme="majorBidi"/>
          <w:noProof/>
          <w:szCs w:val="28"/>
        </w:rPr>
      </w:pPr>
    </w:p>
    <w:p w14:paraId="1EE8F473" w14:textId="77777777" w:rsidR="00337FA6" w:rsidRDefault="00337FA6" w:rsidP="00F40E57">
      <w:pPr>
        <w:jc w:val="center"/>
        <w:rPr>
          <w:rFonts w:asciiTheme="majorBidi" w:hAnsiTheme="majorBidi" w:cstheme="majorBidi"/>
          <w:noProof/>
          <w:szCs w:val="28"/>
        </w:rPr>
      </w:pPr>
    </w:p>
    <w:p w14:paraId="69F6ABAD" w14:textId="77777777" w:rsidR="00C648CE" w:rsidRDefault="00C648CE" w:rsidP="00F40E57">
      <w:pPr>
        <w:jc w:val="center"/>
        <w:rPr>
          <w:rFonts w:asciiTheme="majorBidi" w:hAnsiTheme="majorBidi" w:cstheme="majorBidi"/>
          <w:noProof/>
          <w:szCs w:val="28"/>
        </w:rPr>
      </w:pPr>
    </w:p>
    <w:p w14:paraId="37250C20" w14:textId="5A0B5498" w:rsidR="00C648CE" w:rsidRPr="00F40E57" w:rsidRDefault="00C648CE" w:rsidP="00F40E57">
      <w:pPr>
        <w:jc w:val="center"/>
        <w:rPr>
          <w:rFonts w:asciiTheme="majorBidi" w:hAnsiTheme="majorBidi" w:cstheme="majorBidi"/>
          <w:szCs w:val="28"/>
          <w:lang w:bidi="ar-SY"/>
        </w:rPr>
      </w:pPr>
      <w:r>
        <w:rPr>
          <w:rFonts w:asciiTheme="majorBidi" w:hAnsiTheme="majorBidi" w:cstheme="majorBidi"/>
          <w:noProof/>
          <w:szCs w:val="28"/>
          <w:lang w:bidi="ar-SY"/>
        </w:rPr>
        <w:drawing>
          <wp:inline distT="0" distB="0" distL="0" distR="0" wp14:anchorId="39D24D0A" wp14:editId="53E246C8">
            <wp:extent cx="2447925" cy="244792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0">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w:r>
    </w:p>
    <w:sectPr w:rsidR="00C648CE" w:rsidRPr="00F40E57" w:rsidSect="002A68CE">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4A5512" w14:textId="77777777" w:rsidR="006E586E" w:rsidRDefault="006E586E" w:rsidP="00F53D08">
      <w:pPr>
        <w:spacing w:line="240" w:lineRule="auto"/>
      </w:pPr>
      <w:r>
        <w:separator/>
      </w:r>
    </w:p>
  </w:endnote>
  <w:endnote w:type="continuationSeparator" w:id="0">
    <w:p w14:paraId="71A911E2" w14:textId="77777777" w:rsidR="006E586E" w:rsidRDefault="006E586E"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ADLaM Display">
    <w:charset w:val="00"/>
    <w:family w:val="auto"/>
    <w:pitch w:val="variable"/>
    <w:sig w:usb0="8000206F" w:usb1="4200004A" w:usb2="00000000" w:usb3="00000000" w:csb0="00000001" w:csb1="00000000"/>
  </w:font>
  <w:font w:name="Activist Light">
    <w:panose1 w:val="00000000000000000000"/>
    <w:charset w:val="00"/>
    <w:family w:val="roman"/>
    <w:notTrueType/>
    <w:pitch w:val="default"/>
  </w:font>
  <w:font w:name="SST Arabic Medium">
    <w:panose1 w:val="020B0604030504020204"/>
    <w:charset w:val="00"/>
    <w:family w:val="swiss"/>
    <w:pitch w:val="variable"/>
    <w:sig w:usb0="80002027" w:usb1="80000000" w:usb2="00000008" w:usb3="00000000" w:csb0="00000041" w:csb1="00000000"/>
  </w:font>
  <w:font w:name="SST Arabic Bold">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DF6A2" w14:textId="77777777" w:rsidR="00F313AC" w:rsidRDefault="00F313AC">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446C7" w14:textId="29F77FCE" w:rsidR="005E14CE" w:rsidRPr="00E42DAD" w:rsidRDefault="00F313AC" w:rsidP="00E42DAD">
    <w:pPr>
      <w:pStyle w:val="a4"/>
      <w:bidi w:val="0"/>
      <w:spacing w:after="240"/>
      <w:rPr>
        <w:rFonts w:ascii="Adobe Arabic" w:hAnsi="Adobe Arabic" w:cs="Adobe Arabic"/>
        <w:color w:val="168489"/>
        <w:sz w:val="44"/>
        <w:szCs w:val="44"/>
      </w:rPr>
    </w:pPr>
    <w:r>
      <w:rPr>
        <w:noProof/>
      </w:rPr>
      <mc:AlternateContent>
        <mc:Choice Requires="wps">
          <w:drawing>
            <wp:anchor distT="0" distB="0" distL="114300" distR="114300" simplePos="0" relativeHeight="251852799" behindDoc="0" locked="0" layoutInCell="1" allowOverlap="1" wp14:anchorId="166C7D1A" wp14:editId="3DC0C50D">
              <wp:simplePos x="0" y="0"/>
              <wp:positionH relativeFrom="column">
                <wp:posOffset>-733425</wp:posOffset>
              </wp:positionH>
              <wp:positionV relativeFrom="page">
                <wp:posOffset>10426700</wp:posOffset>
              </wp:positionV>
              <wp:extent cx="1466850" cy="282575"/>
              <wp:effectExtent l="0" t="0" r="0" b="3175"/>
              <wp:wrapNone/>
              <wp:docPr id="19870840" name="مستطيل 19870840"/>
              <wp:cNvGraphicFramePr/>
              <a:graphic xmlns:a="http://schemas.openxmlformats.org/drawingml/2006/main">
                <a:graphicData uri="http://schemas.microsoft.com/office/word/2010/wordprocessingShape">
                  <wps:wsp>
                    <wps:cNvSpPr/>
                    <wps:spPr>
                      <a:xfrm>
                        <a:off x="0" y="0"/>
                        <a:ext cx="14668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01A01B3" w14:textId="77777777" w:rsidR="00F313AC" w:rsidRPr="007C020A" w:rsidRDefault="00F313AC" w:rsidP="00F313AC">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6C7D1A" id="مستطيل 19870840" o:spid="_x0000_s1748" style="position:absolute;left:0;text-align:left;margin-left:-57.75pt;margin-top:821pt;width:115.5pt;height:22.25pt;z-index:25185279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" filled="f" stroked="f" strokeweight="1pt">
              <v:textbox>
                <w:txbxContent>
                  <w:p w14:paraId="401A01B3" w14:textId="77777777" w:rsidR="00F313AC" w:rsidRPr="007C020A" w:rsidRDefault="00F313AC" w:rsidP="00F313AC">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cs="Times New Roman"/>
        <w:noProof/>
        <w:sz w:val="24"/>
        <w:szCs w:val="24"/>
      </w:rPr>
      <mc:AlternateContent>
        <mc:Choice Requires="wps">
          <w:drawing>
            <wp:anchor distT="0" distB="0" distL="114300" distR="114300" simplePos="0" relativeHeight="251851775" behindDoc="0" locked="0" layoutInCell="1" allowOverlap="1" wp14:anchorId="429D085B" wp14:editId="193A80DB">
              <wp:simplePos x="0" y="0"/>
              <wp:positionH relativeFrom="column">
                <wp:posOffset>1828165</wp:posOffset>
              </wp:positionH>
              <wp:positionV relativeFrom="paragraph">
                <wp:posOffset>445399</wp:posOffset>
              </wp:positionV>
              <wp:extent cx="1479550" cy="304800"/>
              <wp:effectExtent l="0" t="0" r="0" b="0"/>
              <wp:wrapNone/>
              <wp:docPr id="973351143" name="مربع نص 973351143"/>
              <wp:cNvGraphicFramePr/>
              <a:graphic xmlns:a="http://schemas.openxmlformats.org/drawingml/2006/main">
                <a:graphicData uri="http://schemas.microsoft.com/office/word/2010/wordprocessingShape">
                  <wps:wsp>
                    <wps:cNvSpPr txBox="1"/>
                    <wps:spPr>
                      <a:xfrm>
                        <a:off x="0" y="0"/>
                        <a:ext cx="147955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E6DED9" w14:textId="77777777" w:rsidR="00F313AC" w:rsidRPr="00107953" w:rsidRDefault="00F313AC" w:rsidP="00F313AC">
                          <w:pPr>
                            <w:spacing w:line="240" w:lineRule="auto"/>
                            <w:jc w:val="center"/>
                            <w:rPr>
                              <w:rFonts w:ascii="Sakkal Majalla" w:hAnsi="Sakkal Majalla"/>
                              <w:b/>
                              <w:bCs/>
                              <w:color w:val="A8D08D" w:themeColor="accent6" w:themeTint="99"/>
                              <w:sz w:val="22"/>
                              <w:szCs w:val="24"/>
                              <w:lang w:bidi="ar-JO"/>
                            </w:rPr>
                          </w:pPr>
                          <w:r w:rsidRPr="00107953">
                            <w:rPr>
                              <w:rFonts w:ascii="Sakkal Majalla" w:hAnsi="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429D085B" id="_x0000_t202" coordsize="21600,21600" o:spt="202" path="m,l,21600r21600,l21600,xe">
              <v:stroke joinstyle="miter"/>
              <v:path gradientshapeok="t" o:connecttype="rect"/>
            </v:shapetype>
            <v:shape id="مربع نص 973351143" o:spid="_x0000_s1749" type="#_x0000_t202" style="position:absolute;left:0;text-align:left;margin-left:143.95pt;margin-top:35.05pt;width:116.5pt;height:24pt;z-index:251851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" filled="f" stroked="f" strokeweight=".5pt">
              <v:textbox>
                <w:txbxContent>
                  <w:p w14:paraId="1DE6DED9" w14:textId="77777777" w:rsidR="00F313AC" w:rsidRPr="00107953" w:rsidRDefault="00F313AC" w:rsidP="00F313AC">
                    <w:pPr>
                      <w:spacing w:line="240" w:lineRule="auto"/>
                      <w:jc w:val="center"/>
                      <w:rPr>
                        <w:rFonts w:ascii="Sakkal Majalla" w:hAnsi="Sakkal Majalla"/>
                        <w:b/>
                        <w:bCs/>
                        <w:color w:val="A8D08D" w:themeColor="accent6" w:themeTint="99"/>
                        <w:sz w:val="22"/>
                        <w:szCs w:val="24"/>
                        <w:lang w:bidi="ar-JO"/>
                      </w:rPr>
                    </w:pPr>
                    <w:r w:rsidRPr="00107953">
                      <w:rPr>
                        <w:rFonts w:ascii="Sakkal Majalla" w:hAnsi="Sakkal Majalla"/>
                        <w:b/>
                        <w:bCs/>
                        <w:color w:val="A8D08D" w:themeColor="accent6" w:themeTint="99"/>
                        <w:sz w:val="22"/>
                        <w:szCs w:val="24"/>
                        <w:rtl/>
                        <w:lang w:bidi="ar-JO"/>
                      </w:rPr>
                      <w:t>مركز أبحاث الدولية للتدريب</w:t>
                    </w:r>
                  </w:p>
                </w:txbxContent>
              </v:textbox>
            </v:shape>
          </w:pict>
        </mc:Fallback>
      </mc:AlternateContent>
    </w:r>
    <w:r w:rsidR="00E42DAD" w:rsidRPr="00E42DAD">
      <w:rPr>
        <w:noProof/>
        <w:sz w:val="40"/>
        <w:szCs w:val="40"/>
      </w:rPr>
      <mc:AlternateContent>
        <mc:Choice Requires="wpg">
          <w:drawing>
            <wp:anchor distT="0" distB="0" distL="114300" distR="114300" simplePos="0" relativeHeight="251845631" behindDoc="0" locked="0" layoutInCell="1" allowOverlap="1" wp14:anchorId="0E56F205" wp14:editId="73704D91">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419EB8A5"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5E14CE" w:rsidRPr="00E42DAD">
          <w:rPr>
            <w:rFonts w:ascii="Adobe Arabic" w:hAnsi="Adobe Arabic" w:cs="Adobe Arabic"/>
            <w:noProof/>
            <w:color w:val="168489"/>
            <w:sz w:val="44"/>
            <w:szCs w:val="44"/>
            <w:rtl/>
            <w:lang w:val="ar-SA"/>
          </w:rPr>
          <w:t>18</w:t>
        </w:r>
        <w:r w:rsidR="005E14CE" w:rsidRPr="00E42DAD">
          <w:rPr>
            <w:rFonts w:ascii="Adobe Arabic" w:hAnsi="Adobe Arabic" w:cs="Adobe Arabic"/>
            <w:color w:val="168489"/>
            <w:sz w:val="44"/>
            <w:szCs w:val="44"/>
          </w:rPr>
          <w:fldChar w:fldCharType="end"/>
        </w:r>
      </w:sdtContent>
    </w:sdt>
  </w:p>
  <w:p w14:paraId="3DBC2286" w14:textId="2ECE3A9D" w:rsidR="005E14CE" w:rsidRDefault="00F313AC">
    <w:pPr>
      <w:pStyle w:val="a4"/>
    </w:pPr>
    <w:r>
      <w:rPr>
        <w:rFonts w:ascii="Sakkal Majalla" w:hAnsi="Sakkal Majalla"/>
        <w:b/>
        <w:bCs/>
        <w:noProof/>
        <w:color w:val="002060"/>
        <w:sz w:val="34"/>
        <w:rtl/>
      </w:rPr>
      <mc:AlternateContent>
        <mc:Choice Requires="wps">
          <w:drawing>
            <wp:anchor distT="0" distB="0" distL="114300" distR="114300" simplePos="0" relativeHeight="251849727" behindDoc="0" locked="0" layoutInCell="1" allowOverlap="1" wp14:anchorId="6CD48EB2" wp14:editId="7D4DCB43">
              <wp:simplePos x="0" y="0"/>
              <wp:positionH relativeFrom="column">
                <wp:posOffset>3872865</wp:posOffset>
              </wp:positionH>
              <wp:positionV relativeFrom="paragraph">
                <wp:posOffset>94244</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5A513A2" w14:textId="77777777" w:rsidR="00F313AC" w:rsidRPr="00DC31A5" w:rsidRDefault="00F313AC" w:rsidP="00F313AC">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38EF1F72" w14:textId="77777777" w:rsidR="00F313AC" w:rsidRPr="00DC31A5" w:rsidRDefault="00F313AC" w:rsidP="00F313AC">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489619FA" w14:textId="77777777" w:rsidR="00F313AC" w:rsidRPr="00DC31A5" w:rsidRDefault="00F313AC" w:rsidP="00F313AC">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416F6330" w14:textId="77777777" w:rsidR="00F313AC" w:rsidRPr="00DC31A5" w:rsidRDefault="00F313AC" w:rsidP="00F313AC">
                          <w:pPr>
                            <w:spacing w:line="240" w:lineRule="auto"/>
                            <w:jc w:val="center"/>
                            <w:rPr>
                              <w:rFonts w:ascii="Sakkal Majalla" w:hAnsi="Sakkal Majalla"/>
                              <w:b/>
                              <w:bCs/>
                            </w:rPr>
                          </w:pPr>
                          <w:r w:rsidRPr="00DC31A5">
                            <w:rPr>
                              <w:rFonts w:ascii="Sakkal Majalla" w:hAnsi="Sakkal Majalla"/>
                              <w:b/>
                              <w:bCs/>
                            </w:rPr>
                            <w:t>Mobile &amp; whatssup:</w:t>
                          </w:r>
                        </w:p>
                        <w:p w14:paraId="693CFA55" w14:textId="77777777" w:rsidR="00F313AC" w:rsidRDefault="00F313AC" w:rsidP="00F313AC">
                          <w:pPr>
                            <w:spacing w:line="240" w:lineRule="auto"/>
                            <w:jc w:val="center"/>
                            <w:rPr>
                              <w:rFonts w:ascii="Sakkal Majalla" w:hAnsi="Sakkal Majalla"/>
                              <w:b/>
                              <w:bCs/>
                              <w:rtl/>
                            </w:rPr>
                          </w:pPr>
                          <w:r w:rsidRPr="00DC31A5">
                            <w:rPr>
                              <w:rFonts w:ascii="Sakkal Majalla" w:hAnsi="Sakkal Majalla"/>
                              <w:b/>
                              <w:bCs/>
                            </w:rPr>
                            <w:t>00962779222666</w:t>
                          </w:r>
                        </w:p>
                        <w:p w14:paraId="635C7D2C" w14:textId="77777777" w:rsidR="00F313AC" w:rsidRPr="00DC31A5" w:rsidRDefault="00F313AC" w:rsidP="00F313AC">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D48EB2" id="مستطيل 38" o:spid="_x0000_s1750" style="position:absolute;left:0;text-align:left;margin-left:304.95pt;margin-top:7.4pt;width:186.95pt;height:110.45pt;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" filled="f" stroked="f" strokeweight="1pt">
              <v:textbox>
                <w:txbxContent>
                  <w:p w14:paraId="55A513A2" w14:textId="77777777" w:rsidR="00F313AC" w:rsidRPr="00DC31A5" w:rsidRDefault="00F313AC" w:rsidP="00F313AC">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38EF1F72" w14:textId="77777777" w:rsidR="00F313AC" w:rsidRPr="00DC31A5" w:rsidRDefault="00F313AC" w:rsidP="00F313AC">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489619FA" w14:textId="77777777" w:rsidR="00F313AC" w:rsidRPr="00DC31A5" w:rsidRDefault="00F313AC" w:rsidP="00F313AC">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416F6330" w14:textId="77777777" w:rsidR="00F313AC" w:rsidRPr="00DC31A5" w:rsidRDefault="00F313AC" w:rsidP="00F313AC">
                    <w:pPr>
                      <w:spacing w:line="240" w:lineRule="auto"/>
                      <w:jc w:val="center"/>
                      <w:rPr>
                        <w:rFonts w:ascii="Sakkal Majalla" w:hAnsi="Sakkal Majalla"/>
                        <w:b/>
                        <w:bCs/>
                      </w:rPr>
                    </w:pPr>
                    <w:r w:rsidRPr="00DC31A5">
                      <w:rPr>
                        <w:rFonts w:ascii="Sakkal Majalla" w:hAnsi="Sakkal Majalla"/>
                        <w:b/>
                        <w:bCs/>
                      </w:rPr>
                      <w:t>Mobile &amp; whatssup:</w:t>
                    </w:r>
                  </w:p>
                  <w:p w14:paraId="693CFA55" w14:textId="77777777" w:rsidR="00F313AC" w:rsidRDefault="00F313AC" w:rsidP="00F313AC">
                    <w:pPr>
                      <w:spacing w:line="240" w:lineRule="auto"/>
                      <w:jc w:val="center"/>
                      <w:rPr>
                        <w:rFonts w:ascii="Sakkal Majalla" w:hAnsi="Sakkal Majalla"/>
                        <w:b/>
                        <w:bCs/>
                        <w:rtl/>
                      </w:rPr>
                    </w:pPr>
                    <w:r w:rsidRPr="00DC31A5">
                      <w:rPr>
                        <w:rFonts w:ascii="Sakkal Majalla" w:hAnsi="Sakkal Majalla"/>
                        <w:b/>
                        <w:bCs/>
                      </w:rPr>
                      <w:t>00962779222666</w:t>
                    </w:r>
                  </w:p>
                  <w:p w14:paraId="635C7D2C" w14:textId="77777777" w:rsidR="00F313AC" w:rsidRPr="00DC31A5" w:rsidRDefault="00F313AC" w:rsidP="00F313AC">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9FE91" w14:textId="77777777" w:rsidR="00F313AC" w:rsidRDefault="00F313AC">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A6BA8" w14:textId="77777777"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942DCE" w14:textId="77777777" w:rsidR="006E586E" w:rsidRDefault="006E586E" w:rsidP="00F53D08">
      <w:pPr>
        <w:spacing w:line="240" w:lineRule="auto"/>
      </w:pPr>
      <w:r>
        <w:separator/>
      </w:r>
    </w:p>
  </w:footnote>
  <w:footnote w:type="continuationSeparator" w:id="0">
    <w:p w14:paraId="00A41A23" w14:textId="77777777" w:rsidR="006E586E" w:rsidRDefault="006E586E"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BAEF7"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56EB4EF3" wp14:editId="1C40B013">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5A5C80" w14:textId="77777777" w:rsidR="005E14CE" w:rsidRPr="00715D92" w:rsidRDefault="00E42DA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78AF7CAD" wp14:editId="7F4EE664">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41535" behindDoc="0" locked="0" layoutInCell="1" allowOverlap="1" wp14:anchorId="10E979C0" wp14:editId="67F0721F">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5"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6C0F3D" w14:textId="35257FB7" w:rsidR="00E42DAD" w:rsidRDefault="009F3DB5" w:rsidP="00E42DAD">
                            <w:pPr>
                              <w:spacing w:after="240"/>
                              <w:jc w:val="center"/>
                              <w:rPr>
                                <w:rFonts w:eastAsia="Calibri" w:hAnsi="Sakkal Majalla"/>
                                <w:color w:val="FFFFFF"/>
                                <w:kern w:val="24"/>
                                <w:sz w:val="36"/>
                                <w:szCs w:val="36"/>
                                <w:lang w:bidi="ar-SY"/>
                              </w:rPr>
                            </w:pPr>
                            <w:r w:rsidRPr="009F3DB5">
                              <w:rPr>
                                <w:rFonts w:eastAsia="Calibri" w:hAnsi="Sakkal Majalla"/>
                                <w:color w:val="FFFFFF"/>
                                <w:kern w:val="24"/>
                                <w:sz w:val="36"/>
                                <w:szCs w:val="36"/>
                                <w:rtl/>
                                <w:lang w:bidi="ar-SY"/>
                              </w:rPr>
                              <w:t>التطوير الوظيفي</w:t>
                            </w:r>
                            <w:r>
                              <w:rPr>
                                <w:rFonts w:eastAsia="Calibri" w:hAnsi="Sakkal Majalla"/>
                                <w:color w:val="FFFFFF"/>
                                <w:kern w:val="24"/>
                                <w:sz w:val="36"/>
                                <w:szCs w:val="36"/>
                                <w:rtl/>
                                <w:lang w:bidi="ar-SY"/>
                              </w:rPr>
                              <w:t xml:space="preserve"> </w:t>
                            </w:r>
                            <w:r w:rsidR="00A039A0">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w:t>
                            </w:r>
                            <w:r w:rsidR="007E256B">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10E979C0" id="Group 38" o:spid="_x0000_s1745"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">
              <v:shape id="شكل حر 769906" o:spid="_x0000_s1746"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146C0F3D" w14:textId="35257FB7" w:rsidR="00E42DAD" w:rsidRDefault="009F3DB5" w:rsidP="00E42DAD">
                      <w:pPr>
                        <w:spacing w:after="240"/>
                        <w:jc w:val="center"/>
                        <w:rPr>
                          <w:rFonts w:eastAsia="Calibri" w:hAnsi="Sakkal Majalla"/>
                          <w:color w:val="FFFFFF"/>
                          <w:kern w:val="24"/>
                          <w:sz w:val="36"/>
                          <w:szCs w:val="36"/>
                          <w:lang w:bidi="ar-SY"/>
                        </w:rPr>
                      </w:pPr>
                      <w:r w:rsidRPr="009F3DB5">
                        <w:rPr>
                          <w:rFonts w:eastAsia="Calibri" w:hAnsi="Sakkal Majalla"/>
                          <w:color w:val="FFFFFF"/>
                          <w:kern w:val="24"/>
                          <w:sz w:val="36"/>
                          <w:szCs w:val="36"/>
                          <w:rtl/>
                          <w:lang w:bidi="ar-SY"/>
                        </w:rPr>
                        <w:t>التطوير الوظيفي</w:t>
                      </w:r>
                      <w:r>
                        <w:rPr>
                          <w:rFonts w:eastAsia="Calibri" w:hAnsi="Sakkal Majalla"/>
                          <w:color w:val="FFFFFF"/>
                          <w:kern w:val="24"/>
                          <w:sz w:val="36"/>
                          <w:szCs w:val="36"/>
                          <w:rtl/>
                          <w:lang w:bidi="ar-SY"/>
                        </w:rPr>
                        <w:t xml:space="preserve"> </w:t>
                      </w:r>
                      <w:r w:rsidR="00A039A0">
                        <w:rPr>
                          <w:rFonts w:eastAsia="Calibri" w:hAnsi="Sakkal Majalla" w:hint="cs"/>
                          <w:color w:val="FFFFFF"/>
                          <w:kern w:val="24"/>
                          <w:sz w:val="36"/>
                          <w:szCs w:val="36"/>
                          <w:rtl/>
                          <w:lang w:bidi="ar-SY"/>
                        </w:rPr>
                        <w:t xml:space="preserve"> -</w:t>
                      </w:r>
                      <w:r w:rsidR="00E42DAD">
                        <w:rPr>
                          <w:rFonts w:eastAsia="Calibri" w:hAnsi="Sakkal Majalla"/>
                          <w:color w:val="FFFFFF"/>
                          <w:kern w:val="24"/>
                          <w:sz w:val="36"/>
                          <w:szCs w:val="36"/>
                          <w:rtl/>
                          <w:lang w:bidi="ar-SY"/>
                        </w:rPr>
                        <w:t xml:space="preserve"> دليل الم</w:t>
                      </w:r>
                      <w:r w:rsidR="007E256B">
                        <w:rPr>
                          <w:rFonts w:eastAsia="Calibri" w:hAnsi="Sakkal Majalla" w:hint="cs"/>
                          <w:color w:val="FFFFFF"/>
                          <w:kern w:val="24"/>
                          <w:sz w:val="36"/>
                          <w:szCs w:val="36"/>
                          <w:rtl/>
                          <w:lang w:bidi="ar-SY"/>
                        </w:rPr>
                        <w:t>ت</w:t>
                      </w:r>
                      <w:r w:rsidR="00E42DAD">
                        <w:rPr>
                          <w:rFonts w:eastAsia="Calibri" w:hAnsi="Sakkal Majalla"/>
                          <w:color w:val="FFFFFF"/>
                          <w:kern w:val="24"/>
                          <w:sz w:val="36"/>
                          <w:szCs w:val="36"/>
                          <w:rtl/>
                          <w:lang w:bidi="ar-SY"/>
                        </w:rPr>
                        <w:t>درب</w:t>
                      </w:r>
                    </w:p>
                  </w:txbxContent>
                </v:textbox>
              </v:shape>
              <v:shape id="شكل حر 769907" o:spid="_x0000_s1747"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C9A3D" w14:textId="77777777" w:rsidR="00F313AC" w:rsidRDefault="00F313AC">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C7F54" w14:textId="77777777"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714AFD46" wp14:editId="64E3613C">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style="width:205.15pt;height:205.15pt;visibility:visible;mso-wrap-style:square" o:bullet="t">
        <v:imagedata r:id="rId1" o:title=""/>
      </v:shape>
    </w:pict>
  </w:numPicBullet>
  <w:numPicBullet w:numPicBulletId="1">
    <w:pict>
      <v:shape id="_x0000_i1075" type="#_x0000_t75" style="width:383.75pt;height:383.75pt;visibility:visible;mso-wrap-style:square" o:bullet="t">
        <v:imagedata r:id="rId2" o:title=""/>
      </v:shape>
    </w:pict>
  </w:numPicBullet>
  <w:numPicBullet w:numPicBulletId="2">
    <w:pict>
      <v:shape id="_x0000_i1076" type="#_x0000_t75" style="width:1in;height:1in;visibility:visible;mso-wrap-style:square" o:bullet="t">
        <v:imagedata r:id="rId3" o:title=""/>
      </v:shape>
    </w:pict>
  </w:numPicBullet>
  <w:numPicBullet w:numPicBulletId="3">
    <w:pict>
      <v:shape id="_x0000_i1077" type="#_x0000_t75" style="width:383.75pt;height:383.75pt;visibility:visible;mso-wrap-style:square" o:bullet="t">
        <v:imagedata r:id="rId4" o:title=""/>
      </v:shape>
    </w:pict>
  </w:numPicBullet>
  <w:numPicBullet w:numPicBulletId="4">
    <w:pict>
      <v:shape w14:anchorId="58A85A16" id="_x0000_i1078" type="#_x0000_t75" style="width:409.6pt;height:409.6pt;visibility:visible;mso-wrap-style:square" o:bullet="t">
        <v:imagedata r:id="rId5" o:title=""/>
      </v:shape>
    </w:pict>
  </w:numPicBullet>
  <w:numPicBullet w:numPicBulletId="5">
    <w:pict>
      <v:shape id="_x0000_i1079" type="#_x0000_t75" style="width:48.25pt;height:48.25pt;visibility:visible;mso-wrap-style:square" o:bullet="t">
        <v:imagedata r:id="rId6" o:title=""/>
      </v:shape>
    </w:pict>
  </w:numPicBullet>
  <w:numPicBullet w:numPicBulletId="6">
    <w:pict>
      <v:shape w14:anchorId="63F1E37C" id="_x0000_i1080" type="#_x0000_t75" alt="Back in time" style="width:19.7pt;height:19.7pt;visibility:visible;mso-wrap-style:square" o:bullet="t">
        <v:imagedata r:id="rId7" o:title="Back in time"/>
        <o:lock v:ext="edit" aspectratio="f"/>
      </v:shape>
    </w:pict>
  </w:numPicBullet>
  <w:numPicBullet w:numPicBulletId="7">
    <w:pict>
      <v:shape id="_x0000_i1081" type="#_x0000_t75" alt="Back in time" style="width:22.4pt;height:22.4pt;visibility:visible;mso-wrap-style:square" o:bullet="t">
        <v:imagedata r:id="rId8" o:title="Back in time"/>
        <o:lock v:ext="edit" aspectratio="f"/>
      </v:shape>
    </w:pict>
  </w:numPicBullet>
  <w:abstractNum w:abstractNumId="0" w15:restartNumberingAfterBreak="0">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16cid:durableId="1883710826">
    <w:abstractNumId w:val="3"/>
  </w:num>
  <w:num w:numId="2" w16cid:durableId="388071248">
    <w:abstractNumId w:val="1"/>
  </w:num>
  <w:num w:numId="3" w16cid:durableId="1045106526">
    <w:abstractNumId w:val="6"/>
  </w:num>
  <w:num w:numId="4" w16cid:durableId="1598096485">
    <w:abstractNumId w:val="4"/>
  </w:num>
  <w:num w:numId="5" w16cid:durableId="627980117">
    <w:abstractNumId w:val="5"/>
  </w:num>
  <w:num w:numId="6" w16cid:durableId="358435068">
    <w:abstractNumId w:val="0"/>
  </w:num>
  <w:num w:numId="7" w16cid:durableId="1348560676">
    <w:abstractNumId w:val="7"/>
  </w:num>
  <w:num w:numId="8" w16cid:durableId="493227067">
    <w:abstractNumId w:val="2"/>
  </w:num>
  <w:num w:numId="9" w16cid:durableId="1296908376">
    <w:abstractNumId w:val="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15BA6"/>
    <w:rsid w:val="00016A05"/>
    <w:rsid w:val="000175C5"/>
    <w:rsid w:val="000179D9"/>
    <w:rsid w:val="00017C30"/>
    <w:rsid w:val="000266AF"/>
    <w:rsid w:val="00026EBD"/>
    <w:rsid w:val="00030BDE"/>
    <w:rsid w:val="00031285"/>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3CFE"/>
    <w:rsid w:val="00085F65"/>
    <w:rsid w:val="00090487"/>
    <w:rsid w:val="0009204D"/>
    <w:rsid w:val="0009377E"/>
    <w:rsid w:val="0009673E"/>
    <w:rsid w:val="0009726D"/>
    <w:rsid w:val="000A3077"/>
    <w:rsid w:val="000B0B3F"/>
    <w:rsid w:val="000B3939"/>
    <w:rsid w:val="000B4041"/>
    <w:rsid w:val="000B448F"/>
    <w:rsid w:val="000B753D"/>
    <w:rsid w:val="000B7DC0"/>
    <w:rsid w:val="000C059A"/>
    <w:rsid w:val="000C072E"/>
    <w:rsid w:val="000C4B58"/>
    <w:rsid w:val="000C5D85"/>
    <w:rsid w:val="000D082E"/>
    <w:rsid w:val="000D5026"/>
    <w:rsid w:val="000D5173"/>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62D45"/>
    <w:rsid w:val="00163810"/>
    <w:rsid w:val="0016778D"/>
    <w:rsid w:val="00172768"/>
    <w:rsid w:val="00172B15"/>
    <w:rsid w:val="001741C5"/>
    <w:rsid w:val="00176724"/>
    <w:rsid w:val="00180E6F"/>
    <w:rsid w:val="001843B2"/>
    <w:rsid w:val="00185525"/>
    <w:rsid w:val="001900A1"/>
    <w:rsid w:val="00194181"/>
    <w:rsid w:val="001944F7"/>
    <w:rsid w:val="00195C1F"/>
    <w:rsid w:val="0019617B"/>
    <w:rsid w:val="001A1288"/>
    <w:rsid w:val="001A34A8"/>
    <w:rsid w:val="001B2711"/>
    <w:rsid w:val="001B2EF8"/>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565"/>
    <w:rsid w:val="00215AD2"/>
    <w:rsid w:val="0022035D"/>
    <w:rsid w:val="00226F80"/>
    <w:rsid w:val="00227842"/>
    <w:rsid w:val="00232935"/>
    <w:rsid w:val="00235BF7"/>
    <w:rsid w:val="002465AB"/>
    <w:rsid w:val="00253449"/>
    <w:rsid w:val="00274899"/>
    <w:rsid w:val="00275CD3"/>
    <w:rsid w:val="002771A2"/>
    <w:rsid w:val="00277F4C"/>
    <w:rsid w:val="00283647"/>
    <w:rsid w:val="0028392F"/>
    <w:rsid w:val="0028523A"/>
    <w:rsid w:val="00290248"/>
    <w:rsid w:val="00294303"/>
    <w:rsid w:val="00294397"/>
    <w:rsid w:val="002A04B9"/>
    <w:rsid w:val="002A0545"/>
    <w:rsid w:val="002A078C"/>
    <w:rsid w:val="002A1158"/>
    <w:rsid w:val="002A4F12"/>
    <w:rsid w:val="002A68CE"/>
    <w:rsid w:val="002B1246"/>
    <w:rsid w:val="002C04B9"/>
    <w:rsid w:val="002C40E6"/>
    <w:rsid w:val="002D301E"/>
    <w:rsid w:val="002E16FC"/>
    <w:rsid w:val="002E238F"/>
    <w:rsid w:val="002F2114"/>
    <w:rsid w:val="002F2228"/>
    <w:rsid w:val="002F2DF6"/>
    <w:rsid w:val="002F39A7"/>
    <w:rsid w:val="002F58A5"/>
    <w:rsid w:val="003000E6"/>
    <w:rsid w:val="00301397"/>
    <w:rsid w:val="00302699"/>
    <w:rsid w:val="00303554"/>
    <w:rsid w:val="003035CF"/>
    <w:rsid w:val="00304E3F"/>
    <w:rsid w:val="00305CD1"/>
    <w:rsid w:val="003063C5"/>
    <w:rsid w:val="0032182E"/>
    <w:rsid w:val="00327D55"/>
    <w:rsid w:val="003300E5"/>
    <w:rsid w:val="00330881"/>
    <w:rsid w:val="00330F40"/>
    <w:rsid w:val="00331F8C"/>
    <w:rsid w:val="00334B43"/>
    <w:rsid w:val="00337FA6"/>
    <w:rsid w:val="00345016"/>
    <w:rsid w:val="0034792E"/>
    <w:rsid w:val="00351640"/>
    <w:rsid w:val="0035305C"/>
    <w:rsid w:val="0035479D"/>
    <w:rsid w:val="00355D0F"/>
    <w:rsid w:val="00362CF2"/>
    <w:rsid w:val="00363F3E"/>
    <w:rsid w:val="003653D0"/>
    <w:rsid w:val="0036611D"/>
    <w:rsid w:val="00366828"/>
    <w:rsid w:val="00371AF7"/>
    <w:rsid w:val="00375124"/>
    <w:rsid w:val="00380CC2"/>
    <w:rsid w:val="00383BA6"/>
    <w:rsid w:val="003853A6"/>
    <w:rsid w:val="00392959"/>
    <w:rsid w:val="003966CE"/>
    <w:rsid w:val="003A2A39"/>
    <w:rsid w:val="003A4584"/>
    <w:rsid w:val="003A4830"/>
    <w:rsid w:val="003A7FEA"/>
    <w:rsid w:val="003B53C5"/>
    <w:rsid w:val="003B59F9"/>
    <w:rsid w:val="003C2153"/>
    <w:rsid w:val="003C3033"/>
    <w:rsid w:val="003C5251"/>
    <w:rsid w:val="003C75B3"/>
    <w:rsid w:val="003D34F7"/>
    <w:rsid w:val="003D350F"/>
    <w:rsid w:val="003D58AE"/>
    <w:rsid w:val="003D7BDE"/>
    <w:rsid w:val="003E041C"/>
    <w:rsid w:val="003E345F"/>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7B0E"/>
    <w:rsid w:val="00423539"/>
    <w:rsid w:val="00424E1E"/>
    <w:rsid w:val="00427779"/>
    <w:rsid w:val="0043173A"/>
    <w:rsid w:val="00434D3A"/>
    <w:rsid w:val="00440E77"/>
    <w:rsid w:val="004551E6"/>
    <w:rsid w:val="00460F0E"/>
    <w:rsid w:val="00460F9E"/>
    <w:rsid w:val="00465841"/>
    <w:rsid w:val="00477D67"/>
    <w:rsid w:val="00484A10"/>
    <w:rsid w:val="00485850"/>
    <w:rsid w:val="00491419"/>
    <w:rsid w:val="0049314D"/>
    <w:rsid w:val="00493C47"/>
    <w:rsid w:val="00494DFF"/>
    <w:rsid w:val="00495B60"/>
    <w:rsid w:val="00496A62"/>
    <w:rsid w:val="004A354B"/>
    <w:rsid w:val="004A3A25"/>
    <w:rsid w:val="004B1CA5"/>
    <w:rsid w:val="004B7BBD"/>
    <w:rsid w:val="004C02BF"/>
    <w:rsid w:val="004C6B4F"/>
    <w:rsid w:val="004D27CA"/>
    <w:rsid w:val="004D31DE"/>
    <w:rsid w:val="004D4F1C"/>
    <w:rsid w:val="004E24A0"/>
    <w:rsid w:val="004E6225"/>
    <w:rsid w:val="004E75E8"/>
    <w:rsid w:val="004F11B4"/>
    <w:rsid w:val="004F4B1B"/>
    <w:rsid w:val="00502706"/>
    <w:rsid w:val="005061FF"/>
    <w:rsid w:val="00507087"/>
    <w:rsid w:val="00507580"/>
    <w:rsid w:val="005158AA"/>
    <w:rsid w:val="005160BF"/>
    <w:rsid w:val="00516B98"/>
    <w:rsid w:val="00516F85"/>
    <w:rsid w:val="0052240B"/>
    <w:rsid w:val="00525001"/>
    <w:rsid w:val="005273C6"/>
    <w:rsid w:val="00531CBB"/>
    <w:rsid w:val="00531E69"/>
    <w:rsid w:val="005347D8"/>
    <w:rsid w:val="005447C6"/>
    <w:rsid w:val="00544A93"/>
    <w:rsid w:val="00555065"/>
    <w:rsid w:val="005553F8"/>
    <w:rsid w:val="005570F6"/>
    <w:rsid w:val="00560172"/>
    <w:rsid w:val="005633C2"/>
    <w:rsid w:val="005648F0"/>
    <w:rsid w:val="00567F02"/>
    <w:rsid w:val="0057074D"/>
    <w:rsid w:val="00573206"/>
    <w:rsid w:val="00591ECD"/>
    <w:rsid w:val="00592A57"/>
    <w:rsid w:val="00594538"/>
    <w:rsid w:val="00595BD1"/>
    <w:rsid w:val="005A13DD"/>
    <w:rsid w:val="005A14EB"/>
    <w:rsid w:val="005A61F4"/>
    <w:rsid w:val="005B19EA"/>
    <w:rsid w:val="005B394D"/>
    <w:rsid w:val="005B6922"/>
    <w:rsid w:val="005B6BA6"/>
    <w:rsid w:val="005C0237"/>
    <w:rsid w:val="005C66FA"/>
    <w:rsid w:val="005C68B8"/>
    <w:rsid w:val="005E0759"/>
    <w:rsid w:val="005E14CE"/>
    <w:rsid w:val="005E2612"/>
    <w:rsid w:val="005E38A8"/>
    <w:rsid w:val="005E591D"/>
    <w:rsid w:val="005F30AC"/>
    <w:rsid w:val="005F6474"/>
    <w:rsid w:val="006016A3"/>
    <w:rsid w:val="00604175"/>
    <w:rsid w:val="0060565F"/>
    <w:rsid w:val="006062A0"/>
    <w:rsid w:val="00606A81"/>
    <w:rsid w:val="00610759"/>
    <w:rsid w:val="00611525"/>
    <w:rsid w:val="0061184C"/>
    <w:rsid w:val="0061517A"/>
    <w:rsid w:val="00616173"/>
    <w:rsid w:val="00617E53"/>
    <w:rsid w:val="00620AB0"/>
    <w:rsid w:val="00624B18"/>
    <w:rsid w:val="00634132"/>
    <w:rsid w:val="00635307"/>
    <w:rsid w:val="00636A52"/>
    <w:rsid w:val="00637EC4"/>
    <w:rsid w:val="00643F60"/>
    <w:rsid w:val="00645631"/>
    <w:rsid w:val="00650748"/>
    <w:rsid w:val="006514A3"/>
    <w:rsid w:val="00653D16"/>
    <w:rsid w:val="0066135B"/>
    <w:rsid w:val="00665125"/>
    <w:rsid w:val="006666B1"/>
    <w:rsid w:val="006720F7"/>
    <w:rsid w:val="00672181"/>
    <w:rsid w:val="00672795"/>
    <w:rsid w:val="006753FC"/>
    <w:rsid w:val="006841FA"/>
    <w:rsid w:val="00685B67"/>
    <w:rsid w:val="00687F39"/>
    <w:rsid w:val="00691535"/>
    <w:rsid w:val="0069579C"/>
    <w:rsid w:val="00695DA3"/>
    <w:rsid w:val="00696A19"/>
    <w:rsid w:val="006A1710"/>
    <w:rsid w:val="006A2CA6"/>
    <w:rsid w:val="006A6D23"/>
    <w:rsid w:val="006A7D92"/>
    <w:rsid w:val="006B5857"/>
    <w:rsid w:val="006B6382"/>
    <w:rsid w:val="006B7270"/>
    <w:rsid w:val="006B7B92"/>
    <w:rsid w:val="006C398B"/>
    <w:rsid w:val="006C3ECB"/>
    <w:rsid w:val="006C52FE"/>
    <w:rsid w:val="006C7F2F"/>
    <w:rsid w:val="006D1498"/>
    <w:rsid w:val="006D4703"/>
    <w:rsid w:val="006E04F3"/>
    <w:rsid w:val="006E586E"/>
    <w:rsid w:val="006E643F"/>
    <w:rsid w:val="006F0BBB"/>
    <w:rsid w:val="006F4600"/>
    <w:rsid w:val="006F53A7"/>
    <w:rsid w:val="00700E05"/>
    <w:rsid w:val="007039A0"/>
    <w:rsid w:val="00713AE9"/>
    <w:rsid w:val="00714E91"/>
    <w:rsid w:val="00715D92"/>
    <w:rsid w:val="007218F3"/>
    <w:rsid w:val="00721E84"/>
    <w:rsid w:val="007335C9"/>
    <w:rsid w:val="007522EA"/>
    <w:rsid w:val="00756AD9"/>
    <w:rsid w:val="00766F9F"/>
    <w:rsid w:val="00772221"/>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D23BC"/>
    <w:rsid w:val="007D339B"/>
    <w:rsid w:val="007D45C4"/>
    <w:rsid w:val="007E256B"/>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305B4"/>
    <w:rsid w:val="008317F7"/>
    <w:rsid w:val="00834853"/>
    <w:rsid w:val="00835331"/>
    <w:rsid w:val="00835429"/>
    <w:rsid w:val="00836A5D"/>
    <w:rsid w:val="0083716D"/>
    <w:rsid w:val="00840252"/>
    <w:rsid w:val="008452D0"/>
    <w:rsid w:val="008500D7"/>
    <w:rsid w:val="00853D96"/>
    <w:rsid w:val="00854AF2"/>
    <w:rsid w:val="008565E2"/>
    <w:rsid w:val="00857CC6"/>
    <w:rsid w:val="0086361A"/>
    <w:rsid w:val="008705FB"/>
    <w:rsid w:val="0087407F"/>
    <w:rsid w:val="008741E1"/>
    <w:rsid w:val="00876E61"/>
    <w:rsid w:val="00877434"/>
    <w:rsid w:val="00880428"/>
    <w:rsid w:val="00881264"/>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6825"/>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55AC5"/>
    <w:rsid w:val="00956C42"/>
    <w:rsid w:val="00957AB4"/>
    <w:rsid w:val="00960E28"/>
    <w:rsid w:val="00972782"/>
    <w:rsid w:val="009734B4"/>
    <w:rsid w:val="009773A0"/>
    <w:rsid w:val="009774E4"/>
    <w:rsid w:val="0098287F"/>
    <w:rsid w:val="00984B17"/>
    <w:rsid w:val="00985605"/>
    <w:rsid w:val="00986395"/>
    <w:rsid w:val="00992915"/>
    <w:rsid w:val="009A0B1B"/>
    <w:rsid w:val="009A18FD"/>
    <w:rsid w:val="009A45F5"/>
    <w:rsid w:val="009A4CC9"/>
    <w:rsid w:val="009A617E"/>
    <w:rsid w:val="009A62A9"/>
    <w:rsid w:val="009A6AC5"/>
    <w:rsid w:val="009B4AF8"/>
    <w:rsid w:val="009C3111"/>
    <w:rsid w:val="009C58B6"/>
    <w:rsid w:val="009C73B7"/>
    <w:rsid w:val="009E256C"/>
    <w:rsid w:val="009E4442"/>
    <w:rsid w:val="009E7CAF"/>
    <w:rsid w:val="009F34C6"/>
    <w:rsid w:val="009F3DB5"/>
    <w:rsid w:val="009F5DE0"/>
    <w:rsid w:val="009F6370"/>
    <w:rsid w:val="009F679B"/>
    <w:rsid w:val="009F6E76"/>
    <w:rsid w:val="00A01020"/>
    <w:rsid w:val="00A039A0"/>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F6B"/>
    <w:rsid w:val="00A648A7"/>
    <w:rsid w:val="00A651BF"/>
    <w:rsid w:val="00A65EB8"/>
    <w:rsid w:val="00A6609E"/>
    <w:rsid w:val="00A71391"/>
    <w:rsid w:val="00A725C9"/>
    <w:rsid w:val="00A72AEB"/>
    <w:rsid w:val="00A771AE"/>
    <w:rsid w:val="00A77C1B"/>
    <w:rsid w:val="00A80DC9"/>
    <w:rsid w:val="00A845EB"/>
    <w:rsid w:val="00A85702"/>
    <w:rsid w:val="00A864D0"/>
    <w:rsid w:val="00A9124F"/>
    <w:rsid w:val="00A91603"/>
    <w:rsid w:val="00A94163"/>
    <w:rsid w:val="00A954BC"/>
    <w:rsid w:val="00A964A5"/>
    <w:rsid w:val="00A96E09"/>
    <w:rsid w:val="00AA0F2A"/>
    <w:rsid w:val="00AA22C9"/>
    <w:rsid w:val="00AA3FF3"/>
    <w:rsid w:val="00AB3581"/>
    <w:rsid w:val="00AB47B6"/>
    <w:rsid w:val="00AB65E0"/>
    <w:rsid w:val="00AB6ABD"/>
    <w:rsid w:val="00AC082F"/>
    <w:rsid w:val="00AE13CB"/>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2324"/>
    <w:rsid w:val="00B42B34"/>
    <w:rsid w:val="00B4310C"/>
    <w:rsid w:val="00B52A67"/>
    <w:rsid w:val="00B566D0"/>
    <w:rsid w:val="00B57307"/>
    <w:rsid w:val="00B57883"/>
    <w:rsid w:val="00B67FDD"/>
    <w:rsid w:val="00B72FA3"/>
    <w:rsid w:val="00B73F4D"/>
    <w:rsid w:val="00B75F7F"/>
    <w:rsid w:val="00B85C78"/>
    <w:rsid w:val="00B85D29"/>
    <w:rsid w:val="00B90533"/>
    <w:rsid w:val="00B90F6C"/>
    <w:rsid w:val="00B9126E"/>
    <w:rsid w:val="00B9763C"/>
    <w:rsid w:val="00BA29EF"/>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F6DDC"/>
    <w:rsid w:val="00BF6ED9"/>
    <w:rsid w:val="00C0289F"/>
    <w:rsid w:val="00C02CB2"/>
    <w:rsid w:val="00C02D67"/>
    <w:rsid w:val="00C05943"/>
    <w:rsid w:val="00C05F04"/>
    <w:rsid w:val="00C13BE5"/>
    <w:rsid w:val="00C153CB"/>
    <w:rsid w:val="00C1705E"/>
    <w:rsid w:val="00C202A3"/>
    <w:rsid w:val="00C2097E"/>
    <w:rsid w:val="00C23355"/>
    <w:rsid w:val="00C33873"/>
    <w:rsid w:val="00C36316"/>
    <w:rsid w:val="00C40EE4"/>
    <w:rsid w:val="00C46354"/>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90979"/>
    <w:rsid w:val="00C933EC"/>
    <w:rsid w:val="00C95F7E"/>
    <w:rsid w:val="00C96A98"/>
    <w:rsid w:val="00C97819"/>
    <w:rsid w:val="00CA285A"/>
    <w:rsid w:val="00CA4EF6"/>
    <w:rsid w:val="00CA51EC"/>
    <w:rsid w:val="00CA79BC"/>
    <w:rsid w:val="00CB20E9"/>
    <w:rsid w:val="00CB3248"/>
    <w:rsid w:val="00CB5E27"/>
    <w:rsid w:val="00CC16B4"/>
    <w:rsid w:val="00CC1FBB"/>
    <w:rsid w:val="00CC5AE1"/>
    <w:rsid w:val="00CC6114"/>
    <w:rsid w:val="00CD05BC"/>
    <w:rsid w:val="00CD2256"/>
    <w:rsid w:val="00CD26A8"/>
    <w:rsid w:val="00CD2DFE"/>
    <w:rsid w:val="00CD352B"/>
    <w:rsid w:val="00CD3E0C"/>
    <w:rsid w:val="00CD57BA"/>
    <w:rsid w:val="00CE0374"/>
    <w:rsid w:val="00CE1CEF"/>
    <w:rsid w:val="00CE3DFF"/>
    <w:rsid w:val="00CE42F5"/>
    <w:rsid w:val="00CE4EEA"/>
    <w:rsid w:val="00CE77ED"/>
    <w:rsid w:val="00CF0C8F"/>
    <w:rsid w:val="00CF3CA4"/>
    <w:rsid w:val="00CF3E3D"/>
    <w:rsid w:val="00CF60F2"/>
    <w:rsid w:val="00D01BB0"/>
    <w:rsid w:val="00D0278B"/>
    <w:rsid w:val="00D13BEA"/>
    <w:rsid w:val="00D152DE"/>
    <w:rsid w:val="00D17FD1"/>
    <w:rsid w:val="00D20ED6"/>
    <w:rsid w:val="00D21645"/>
    <w:rsid w:val="00D222FF"/>
    <w:rsid w:val="00D26A0B"/>
    <w:rsid w:val="00D305F0"/>
    <w:rsid w:val="00D313B8"/>
    <w:rsid w:val="00D32D17"/>
    <w:rsid w:val="00D33F32"/>
    <w:rsid w:val="00D376C6"/>
    <w:rsid w:val="00D45731"/>
    <w:rsid w:val="00D51617"/>
    <w:rsid w:val="00D5796E"/>
    <w:rsid w:val="00D6039A"/>
    <w:rsid w:val="00D60F5F"/>
    <w:rsid w:val="00D637BD"/>
    <w:rsid w:val="00D6468C"/>
    <w:rsid w:val="00D64ABF"/>
    <w:rsid w:val="00D82F0E"/>
    <w:rsid w:val="00D87FB1"/>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7043"/>
    <w:rsid w:val="00DD7CD6"/>
    <w:rsid w:val="00DE265B"/>
    <w:rsid w:val="00DE3033"/>
    <w:rsid w:val="00DE5FDE"/>
    <w:rsid w:val="00DE6989"/>
    <w:rsid w:val="00DF5ECD"/>
    <w:rsid w:val="00E01E27"/>
    <w:rsid w:val="00E021B4"/>
    <w:rsid w:val="00E02214"/>
    <w:rsid w:val="00E07133"/>
    <w:rsid w:val="00E17203"/>
    <w:rsid w:val="00E17B40"/>
    <w:rsid w:val="00E24512"/>
    <w:rsid w:val="00E26F82"/>
    <w:rsid w:val="00E27144"/>
    <w:rsid w:val="00E3019A"/>
    <w:rsid w:val="00E303C4"/>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A113B"/>
    <w:rsid w:val="00EA45AB"/>
    <w:rsid w:val="00EA4EE1"/>
    <w:rsid w:val="00EB49C5"/>
    <w:rsid w:val="00EB64EB"/>
    <w:rsid w:val="00EB688D"/>
    <w:rsid w:val="00EC0F6F"/>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108E7"/>
    <w:rsid w:val="00F10968"/>
    <w:rsid w:val="00F131A0"/>
    <w:rsid w:val="00F133CC"/>
    <w:rsid w:val="00F13C85"/>
    <w:rsid w:val="00F2280D"/>
    <w:rsid w:val="00F25898"/>
    <w:rsid w:val="00F313AC"/>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64813"/>
    <w:rsid w:val="00F657CC"/>
    <w:rsid w:val="00F66A05"/>
    <w:rsid w:val="00F67767"/>
    <w:rsid w:val="00F707B1"/>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1E59"/>
    <w:rsid w:val="00FC5C92"/>
    <w:rsid w:val="00FC76AF"/>
    <w:rsid w:val="00FD0A88"/>
    <w:rsid w:val="00FD0BE5"/>
    <w:rsid w:val="00FD1CE8"/>
    <w:rsid w:val="00FD32E7"/>
    <w:rsid w:val="00FD3861"/>
    <w:rsid w:val="00FE4CC5"/>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5B57BD"/>
  <w15:chartTrackingRefBased/>
  <w15:docId w15:val="{D9A20022-A000-4935-8E81-31421B32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33F32"/>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character" w:styleId="ae">
    <w:name w:val="Unresolved Mention"/>
    <w:basedOn w:val="a0"/>
    <w:uiPriority w:val="99"/>
    <w:semiHidden/>
    <w:unhideWhenUsed/>
    <w:rsid w:val="00955AC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png"/><Relationship Id="rId21" Type="http://schemas.openxmlformats.org/officeDocument/2006/relationships/image" Target="media/image18.png"/><Relationship Id="rId42" Type="http://schemas.openxmlformats.org/officeDocument/2006/relationships/header" Target="header2.xml"/><Relationship Id="rId63" Type="http://schemas.openxmlformats.org/officeDocument/2006/relationships/image" Target="media/image40.png"/><Relationship Id="rId84" Type="http://schemas.openxmlformats.org/officeDocument/2006/relationships/image" Target="media/image55.png"/><Relationship Id="rId138" Type="http://schemas.microsoft.com/office/2007/relationships/hdphoto" Target="media/hdphoto10.wdp"/><Relationship Id="rId159" Type="http://schemas.openxmlformats.org/officeDocument/2006/relationships/image" Target="media/image103.svg"/><Relationship Id="rId170" Type="http://schemas.openxmlformats.org/officeDocument/2006/relationships/image" Target="media/image114.png"/><Relationship Id="rId191" Type="http://schemas.openxmlformats.org/officeDocument/2006/relationships/fontTable" Target="fontTable.xml"/><Relationship Id="rId107" Type="http://schemas.openxmlformats.org/officeDocument/2006/relationships/image" Target="media/image74.png"/><Relationship Id="rId11" Type="http://schemas.openxmlformats.org/officeDocument/2006/relationships/hyperlink" Target="http://www.dawliatraining.com/" TargetMode="External"/><Relationship Id="rId32" Type="http://schemas.openxmlformats.org/officeDocument/2006/relationships/image" Target="media/image260.png"/><Relationship Id="rId53" Type="http://schemas.microsoft.com/office/2007/relationships/hdphoto" Target="media/hdphoto4.wdp"/><Relationship Id="rId74" Type="http://schemas.openxmlformats.org/officeDocument/2006/relationships/image" Target="media/image48.png"/><Relationship Id="rId128" Type="http://schemas.openxmlformats.org/officeDocument/2006/relationships/hyperlink" Target="http://www.dawliatraining.com/" TargetMode="External"/><Relationship Id="rId149" Type="http://schemas.openxmlformats.org/officeDocument/2006/relationships/image" Target="media/image98.png"/><Relationship Id="rId5" Type="http://schemas.openxmlformats.org/officeDocument/2006/relationships/webSettings" Target="webSettings.xml"/><Relationship Id="rId95" Type="http://schemas.openxmlformats.org/officeDocument/2006/relationships/image" Target="media/image61.png"/><Relationship Id="rId160" Type="http://schemas.openxmlformats.org/officeDocument/2006/relationships/image" Target="media/image104.png"/><Relationship Id="rId181" Type="http://schemas.openxmlformats.org/officeDocument/2006/relationships/image" Target="media/image122.png"/><Relationship Id="rId22" Type="http://schemas.openxmlformats.org/officeDocument/2006/relationships/image" Target="media/image19.png"/><Relationship Id="rId43" Type="http://schemas.openxmlformats.org/officeDocument/2006/relationships/footer" Target="footer1.xml"/><Relationship Id="rId64" Type="http://schemas.openxmlformats.org/officeDocument/2006/relationships/hyperlink" Target="http://www.dawliatraining.com/" TargetMode="External"/><Relationship Id="rId118" Type="http://schemas.openxmlformats.org/officeDocument/2006/relationships/image" Target="media/image83.png"/><Relationship Id="rId139" Type="http://schemas.openxmlformats.org/officeDocument/2006/relationships/image" Target="media/image91.png"/><Relationship Id="rId85" Type="http://schemas.microsoft.com/office/2007/relationships/hdphoto" Target="media/hdphoto7.wdp"/><Relationship Id="rId150" Type="http://schemas.openxmlformats.org/officeDocument/2006/relationships/image" Target="media/image99.png"/><Relationship Id="rId171" Type="http://schemas.openxmlformats.org/officeDocument/2006/relationships/image" Target="media/image115.png"/><Relationship Id="rId192" Type="http://schemas.openxmlformats.org/officeDocument/2006/relationships/theme" Target="theme/theme1.xml"/><Relationship Id="rId12" Type="http://schemas.openxmlformats.org/officeDocument/2006/relationships/image" Target="media/image10.png"/><Relationship Id="rId33" Type="http://schemas.openxmlformats.org/officeDocument/2006/relationships/image" Target="media/image25.png"/><Relationship Id="rId108" Type="http://schemas.openxmlformats.org/officeDocument/2006/relationships/image" Target="media/image75.png"/><Relationship Id="rId129" Type="http://schemas.openxmlformats.org/officeDocument/2006/relationships/hyperlink" Target="http://www.dawliatraining.com/" TargetMode="External"/><Relationship Id="rId54" Type="http://schemas.openxmlformats.org/officeDocument/2006/relationships/image" Target="media/image33.png"/><Relationship Id="rId75" Type="http://schemas.openxmlformats.org/officeDocument/2006/relationships/image" Target="media/image49.png"/><Relationship Id="rId96" Type="http://schemas.openxmlformats.org/officeDocument/2006/relationships/image" Target="media/image63.png"/><Relationship Id="rId140" Type="http://schemas.microsoft.com/office/2007/relationships/hdphoto" Target="media/hdphoto11.wdp"/><Relationship Id="rId161" Type="http://schemas.openxmlformats.org/officeDocument/2006/relationships/image" Target="media/image105.svg"/><Relationship Id="rId182" Type="http://schemas.openxmlformats.org/officeDocument/2006/relationships/hyperlink" Target="http://www.dawliatraining.com/" TargetMode="External"/><Relationship Id="rId6" Type="http://schemas.openxmlformats.org/officeDocument/2006/relationships/footnotes" Target="footnotes.xml"/><Relationship Id="rId23" Type="http://schemas.openxmlformats.org/officeDocument/2006/relationships/hyperlink" Target="http://www.dawliatraining.com/" TargetMode="External"/><Relationship Id="rId119" Type="http://schemas.openxmlformats.org/officeDocument/2006/relationships/image" Target="media/image84.png"/><Relationship Id="rId44" Type="http://schemas.openxmlformats.org/officeDocument/2006/relationships/footer" Target="footer2.xml"/><Relationship Id="rId65" Type="http://schemas.openxmlformats.org/officeDocument/2006/relationships/image" Target="media/image41.png"/><Relationship Id="rId86" Type="http://schemas.openxmlformats.org/officeDocument/2006/relationships/image" Target="media/image56.png"/><Relationship Id="rId130" Type="http://schemas.openxmlformats.org/officeDocument/2006/relationships/hyperlink" Target="http://www.dawliatraining.com/" TargetMode="External"/><Relationship Id="rId151" Type="http://schemas.openxmlformats.org/officeDocument/2006/relationships/hyperlink" Target="http://www.dawliatraining.com/" TargetMode="External"/><Relationship Id="rId172" Type="http://schemas.openxmlformats.org/officeDocument/2006/relationships/image" Target="media/image116.png"/><Relationship Id="rId13" Type="http://schemas.openxmlformats.org/officeDocument/2006/relationships/image" Target="media/image11.png"/><Relationship Id="rId18" Type="http://schemas.openxmlformats.org/officeDocument/2006/relationships/image" Target="media/image16.png"/><Relationship Id="rId39" Type="http://schemas.openxmlformats.org/officeDocument/2006/relationships/image" Target="media/image28.png"/><Relationship Id="rId109" Type="http://schemas.openxmlformats.org/officeDocument/2006/relationships/hyperlink" Target="http://www.dawliatraining.com/" TargetMode="External"/><Relationship Id="rId34" Type="http://schemas.openxmlformats.org/officeDocument/2006/relationships/image" Target="media/image280.png"/><Relationship Id="rId50" Type="http://schemas.microsoft.com/office/2007/relationships/hdphoto" Target="media/hdphoto3.wdp"/><Relationship Id="rId55" Type="http://schemas.openxmlformats.org/officeDocument/2006/relationships/image" Target="media/image34.png"/><Relationship Id="rId76" Type="http://schemas.openxmlformats.org/officeDocument/2006/relationships/image" Target="media/image50.png"/><Relationship Id="rId97" Type="http://schemas.openxmlformats.org/officeDocument/2006/relationships/image" Target="media/image65.png"/><Relationship Id="rId104" Type="http://schemas.openxmlformats.org/officeDocument/2006/relationships/image" Target="media/image72.png"/><Relationship Id="rId120" Type="http://schemas.openxmlformats.org/officeDocument/2006/relationships/image" Target="media/image85.png"/><Relationship Id="rId125" Type="http://schemas.openxmlformats.org/officeDocument/2006/relationships/footer" Target="footer4.xml"/><Relationship Id="rId141" Type="http://schemas.openxmlformats.org/officeDocument/2006/relationships/image" Target="media/image92.png"/><Relationship Id="rId146" Type="http://schemas.openxmlformats.org/officeDocument/2006/relationships/image" Target="media/image95.png"/><Relationship Id="rId167" Type="http://schemas.openxmlformats.org/officeDocument/2006/relationships/image" Target="media/image111.svg"/><Relationship Id="rId188" Type="http://schemas.openxmlformats.org/officeDocument/2006/relationships/image" Target="media/image126.jpeg"/><Relationship Id="rId7" Type="http://schemas.openxmlformats.org/officeDocument/2006/relationships/endnotes" Target="endnotes.xml"/><Relationship Id="rId71" Type="http://schemas.openxmlformats.org/officeDocument/2006/relationships/image" Target="media/image46.png"/><Relationship Id="rId92" Type="http://schemas.openxmlformats.org/officeDocument/2006/relationships/hyperlink" Target="http://www.dawliatraining.com/" TargetMode="External"/><Relationship Id="rId162" Type="http://schemas.openxmlformats.org/officeDocument/2006/relationships/image" Target="media/image106.png"/><Relationship Id="rId183" Type="http://schemas.openxmlformats.org/officeDocument/2006/relationships/hyperlink" Target="http://www.dawliatraining.com/" TargetMode="External"/><Relationship Id="rId2" Type="http://schemas.openxmlformats.org/officeDocument/2006/relationships/numbering" Target="numbering.xml"/><Relationship Id="rId29" Type="http://schemas.openxmlformats.org/officeDocument/2006/relationships/image" Target="media/image23.png"/><Relationship Id="rId24" Type="http://schemas.openxmlformats.org/officeDocument/2006/relationships/image" Target="media/image20.png"/><Relationship Id="rId40" Type="http://schemas.openxmlformats.org/officeDocument/2006/relationships/image" Target="media/image340.png"/><Relationship Id="rId45" Type="http://schemas.openxmlformats.org/officeDocument/2006/relationships/header" Target="header3.xml"/><Relationship Id="rId66" Type="http://schemas.openxmlformats.org/officeDocument/2006/relationships/image" Target="media/image42.png"/><Relationship Id="rId87" Type="http://schemas.openxmlformats.org/officeDocument/2006/relationships/image" Target="media/image57.png"/><Relationship Id="rId110" Type="http://schemas.openxmlformats.org/officeDocument/2006/relationships/image" Target="media/image76.png"/><Relationship Id="rId115" Type="http://schemas.openxmlformats.org/officeDocument/2006/relationships/image" Target="media/image80.png"/><Relationship Id="rId131" Type="http://schemas.openxmlformats.org/officeDocument/2006/relationships/hyperlink" Target="http://www.dawliatraining.com/" TargetMode="External"/><Relationship Id="rId136" Type="http://schemas.microsoft.com/office/2007/relationships/hdphoto" Target="media/hdphoto9.wdp"/><Relationship Id="rId157" Type="http://schemas.openxmlformats.org/officeDocument/2006/relationships/hyperlink" Target="http://www.dawliatraining.com/" TargetMode="External"/><Relationship Id="rId178" Type="http://schemas.openxmlformats.org/officeDocument/2006/relationships/image" Target="media/image120.png"/><Relationship Id="rId61" Type="http://schemas.openxmlformats.org/officeDocument/2006/relationships/image" Target="media/image39.png"/><Relationship Id="rId82" Type="http://schemas.openxmlformats.org/officeDocument/2006/relationships/image" Target="media/image54.png"/><Relationship Id="rId152" Type="http://schemas.openxmlformats.org/officeDocument/2006/relationships/image" Target="media/image100.png"/><Relationship Id="rId173" Type="http://schemas.openxmlformats.org/officeDocument/2006/relationships/hyperlink" Target="http://www.dawliatraining.com/" TargetMode="External"/><Relationship Id="rId19" Type="http://schemas.openxmlformats.org/officeDocument/2006/relationships/image" Target="media/image17.png"/><Relationship Id="rId14" Type="http://schemas.openxmlformats.org/officeDocument/2006/relationships/image" Target="media/image12.png"/><Relationship Id="rId30" Type="http://schemas.openxmlformats.org/officeDocument/2006/relationships/image" Target="media/image240.png"/><Relationship Id="rId35" Type="http://schemas.openxmlformats.org/officeDocument/2006/relationships/image" Target="media/image26.png"/><Relationship Id="rId56" Type="http://schemas.openxmlformats.org/officeDocument/2006/relationships/hyperlink" Target="http://www.dawliatraining.com/" TargetMode="External"/><Relationship Id="rId77" Type="http://schemas.openxmlformats.org/officeDocument/2006/relationships/image" Target="media/image51.png"/><Relationship Id="rId100" Type="http://schemas.openxmlformats.org/officeDocument/2006/relationships/image" Target="media/image68.png"/><Relationship Id="rId105" Type="http://schemas.openxmlformats.org/officeDocument/2006/relationships/image" Target="media/image73.png"/><Relationship Id="rId126" Type="http://schemas.openxmlformats.org/officeDocument/2006/relationships/hyperlink" Target="http://www.dawliatraining.com/" TargetMode="External"/><Relationship Id="rId147" Type="http://schemas.openxmlformats.org/officeDocument/2006/relationships/image" Target="media/image96.png"/><Relationship Id="rId168" Type="http://schemas.openxmlformats.org/officeDocument/2006/relationships/image" Target="media/image112.png"/><Relationship Id="rId8" Type="http://schemas.openxmlformats.org/officeDocument/2006/relationships/image" Target="media/image9.jpg"/><Relationship Id="rId51" Type="http://schemas.openxmlformats.org/officeDocument/2006/relationships/hyperlink" Target="http://www.dawliatraining.com/" TargetMode="External"/><Relationship Id="rId72" Type="http://schemas.openxmlformats.org/officeDocument/2006/relationships/image" Target="media/image47.png"/><Relationship Id="rId93" Type="http://schemas.openxmlformats.org/officeDocument/2006/relationships/image" Target="media/image60.png"/><Relationship Id="rId98" Type="http://schemas.openxmlformats.org/officeDocument/2006/relationships/image" Target="media/image66.png"/><Relationship Id="rId121" Type="http://schemas.openxmlformats.org/officeDocument/2006/relationships/image" Target="media/image86.png"/><Relationship Id="rId142" Type="http://schemas.microsoft.com/office/2007/relationships/hdphoto" Target="media/hdphoto12.wdp"/><Relationship Id="rId163" Type="http://schemas.openxmlformats.org/officeDocument/2006/relationships/image" Target="media/image107.svg"/><Relationship Id="rId184" Type="http://schemas.openxmlformats.org/officeDocument/2006/relationships/image" Target="media/image123.png"/><Relationship Id="rId189" Type="http://schemas.openxmlformats.org/officeDocument/2006/relationships/image" Target="media/image127.png"/><Relationship Id="rId3" Type="http://schemas.openxmlformats.org/officeDocument/2006/relationships/styles" Target="styles.xml"/><Relationship Id="rId25" Type="http://schemas.openxmlformats.org/officeDocument/2006/relationships/image" Target="media/image21.png"/><Relationship Id="rId46" Type="http://schemas.openxmlformats.org/officeDocument/2006/relationships/footer" Target="footer3.xml"/><Relationship Id="rId67" Type="http://schemas.openxmlformats.org/officeDocument/2006/relationships/hyperlink" Target="http://www.dawliatraining.com/" TargetMode="External"/><Relationship Id="rId116" Type="http://schemas.openxmlformats.org/officeDocument/2006/relationships/image" Target="media/image81.png"/><Relationship Id="rId137" Type="http://schemas.openxmlformats.org/officeDocument/2006/relationships/image" Target="media/image90.png"/><Relationship Id="rId158" Type="http://schemas.openxmlformats.org/officeDocument/2006/relationships/image" Target="media/image102.png"/><Relationship Id="rId20" Type="http://schemas.openxmlformats.org/officeDocument/2006/relationships/hyperlink" Target="http://www.dawliatraining.com/" TargetMode="External"/><Relationship Id="rId41" Type="http://schemas.openxmlformats.org/officeDocument/2006/relationships/header" Target="header1.xml"/><Relationship Id="rId62" Type="http://schemas.openxmlformats.org/officeDocument/2006/relationships/hyperlink" Target="http://www.dawliatraining.com/" TargetMode="External"/><Relationship Id="rId83" Type="http://schemas.microsoft.com/office/2007/relationships/hdphoto" Target="media/hdphoto6.wdp"/><Relationship Id="rId88" Type="http://schemas.openxmlformats.org/officeDocument/2006/relationships/image" Target="media/image58.png"/><Relationship Id="rId111" Type="http://schemas.openxmlformats.org/officeDocument/2006/relationships/hyperlink" Target="http://www.dawliatraining.com/" TargetMode="External"/><Relationship Id="rId132" Type="http://schemas.openxmlformats.org/officeDocument/2006/relationships/hyperlink" Target="http://www.dawliatraining.com/" TargetMode="External"/><Relationship Id="rId153" Type="http://schemas.openxmlformats.org/officeDocument/2006/relationships/hyperlink" Target="http://www.dawliatraining.com/" TargetMode="External"/><Relationship Id="rId174" Type="http://schemas.openxmlformats.org/officeDocument/2006/relationships/hyperlink" Target="http://www.dawliatraining.com/" TargetMode="External"/><Relationship Id="rId179" Type="http://schemas.openxmlformats.org/officeDocument/2006/relationships/hyperlink" Target="http://www.dawliatraining.com/" TargetMode="External"/><Relationship Id="rId190" Type="http://schemas.openxmlformats.org/officeDocument/2006/relationships/image" Target="media/image128.png"/><Relationship Id="rId15" Type="http://schemas.openxmlformats.org/officeDocument/2006/relationships/image" Target="media/image13.png"/><Relationship Id="rId36" Type="http://schemas.openxmlformats.org/officeDocument/2006/relationships/image" Target="media/image300.png"/><Relationship Id="rId57" Type="http://schemas.openxmlformats.org/officeDocument/2006/relationships/image" Target="media/image35.png"/><Relationship Id="rId106" Type="http://schemas.openxmlformats.org/officeDocument/2006/relationships/hyperlink" Target="http://www.dawliatraining.com/" TargetMode="External"/><Relationship Id="rId127" Type="http://schemas.openxmlformats.org/officeDocument/2006/relationships/hyperlink" Target="http://www.dawliatraining.com/" TargetMode="External"/><Relationship Id="rId10" Type="http://schemas.openxmlformats.org/officeDocument/2006/relationships/hyperlink" Target="http://www.dawliatraining.com/" TargetMode="External"/><Relationship Id="rId31" Type="http://schemas.openxmlformats.org/officeDocument/2006/relationships/image" Target="media/image24.png"/><Relationship Id="rId52" Type="http://schemas.openxmlformats.org/officeDocument/2006/relationships/image" Target="media/image32.png"/><Relationship Id="rId73" Type="http://schemas.openxmlformats.org/officeDocument/2006/relationships/hyperlink" Target="http://www.dawliatraining.com/" TargetMode="External"/><Relationship Id="rId78" Type="http://schemas.openxmlformats.org/officeDocument/2006/relationships/hyperlink" Target="http://www.dawliatraining.com/" TargetMode="External"/><Relationship Id="rId94" Type="http://schemas.microsoft.com/office/2007/relationships/hdphoto" Target="media/hdphoto8.wdp"/><Relationship Id="rId99" Type="http://schemas.openxmlformats.org/officeDocument/2006/relationships/image" Target="media/image67.png"/><Relationship Id="rId101" Type="http://schemas.openxmlformats.org/officeDocument/2006/relationships/image" Target="media/image69.png"/><Relationship Id="rId122" Type="http://schemas.openxmlformats.org/officeDocument/2006/relationships/hyperlink" Target="http://www.dawliatraining.com/" TargetMode="External"/><Relationship Id="rId143" Type="http://schemas.openxmlformats.org/officeDocument/2006/relationships/image" Target="media/image93.png"/><Relationship Id="rId148" Type="http://schemas.openxmlformats.org/officeDocument/2006/relationships/image" Target="media/image97.png"/><Relationship Id="rId164" Type="http://schemas.openxmlformats.org/officeDocument/2006/relationships/image" Target="media/image108.png"/><Relationship Id="rId169" Type="http://schemas.openxmlformats.org/officeDocument/2006/relationships/image" Target="media/image113.png"/><Relationship Id="rId185" Type="http://schemas.openxmlformats.org/officeDocument/2006/relationships/hyperlink" Target="http://www.dawliatraining.com/" TargetMode="External"/><Relationship Id="rId4" Type="http://schemas.openxmlformats.org/officeDocument/2006/relationships/settings" Target="settings.xml"/><Relationship Id="rId9" Type="http://schemas.openxmlformats.org/officeDocument/2006/relationships/hyperlink" Target="http://www.dawliatraining.com/" TargetMode="External"/><Relationship Id="rId180" Type="http://schemas.openxmlformats.org/officeDocument/2006/relationships/image" Target="media/image121.png"/><Relationship Id="rId26" Type="http://schemas.openxmlformats.org/officeDocument/2006/relationships/image" Target="media/image200.png"/><Relationship Id="rId47" Type="http://schemas.openxmlformats.org/officeDocument/2006/relationships/image" Target="media/image30.png"/><Relationship Id="rId68" Type="http://schemas.openxmlformats.org/officeDocument/2006/relationships/image" Target="media/image43.png"/><Relationship Id="rId89" Type="http://schemas.openxmlformats.org/officeDocument/2006/relationships/image" Target="media/image62.png"/><Relationship Id="rId112" Type="http://schemas.openxmlformats.org/officeDocument/2006/relationships/image" Target="media/image77.png"/><Relationship Id="rId133" Type="http://schemas.openxmlformats.org/officeDocument/2006/relationships/hyperlink" Target="http://www.dawliatraining.com/" TargetMode="External"/><Relationship Id="rId154" Type="http://schemas.openxmlformats.org/officeDocument/2006/relationships/hyperlink" Target="http://www.dawliatraining.com/" TargetMode="External"/><Relationship Id="rId175" Type="http://schemas.openxmlformats.org/officeDocument/2006/relationships/image" Target="media/image117.png"/><Relationship Id="rId16" Type="http://schemas.openxmlformats.org/officeDocument/2006/relationships/image" Target="media/image14.png"/><Relationship Id="rId37" Type="http://schemas.openxmlformats.org/officeDocument/2006/relationships/image" Target="media/image27.png"/><Relationship Id="rId58" Type="http://schemas.openxmlformats.org/officeDocument/2006/relationships/image" Target="media/image36.png"/><Relationship Id="rId79" Type="http://schemas.openxmlformats.org/officeDocument/2006/relationships/image" Target="media/image52.png"/><Relationship Id="rId102" Type="http://schemas.openxmlformats.org/officeDocument/2006/relationships/image" Target="media/image70.png"/><Relationship Id="rId123" Type="http://schemas.openxmlformats.org/officeDocument/2006/relationships/image" Target="media/image87.png"/><Relationship Id="rId144" Type="http://schemas.microsoft.com/office/2007/relationships/hdphoto" Target="media/hdphoto13.wdp"/><Relationship Id="rId90" Type="http://schemas.openxmlformats.org/officeDocument/2006/relationships/image" Target="media/image59.png"/><Relationship Id="rId165" Type="http://schemas.openxmlformats.org/officeDocument/2006/relationships/image" Target="media/image109.svg"/><Relationship Id="rId186" Type="http://schemas.openxmlformats.org/officeDocument/2006/relationships/image" Target="media/image124.jpeg"/><Relationship Id="rId27" Type="http://schemas.openxmlformats.org/officeDocument/2006/relationships/image" Target="media/image22.png"/><Relationship Id="rId48" Type="http://schemas.microsoft.com/office/2007/relationships/hdphoto" Target="media/hdphoto2.wdp"/><Relationship Id="rId69" Type="http://schemas.openxmlformats.org/officeDocument/2006/relationships/image" Target="media/image44.png"/><Relationship Id="rId113" Type="http://schemas.openxmlformats.org/officeDocument/2006/relationships/image" Target="media/image78.png"/><Relationship Id="rId134" Type="http://schemas.openxmlformats.org/officeDocument/2006/relationships/image" Target="media/image88.png"/><Relationship Id="rId80" Type="http://schemas.openxmlformats.org/officeDocument/2006/relationships/image" Target="media/image53.png"/><Relationship Id="rId155" Type="http://schemas.openxmlformats.org/officeDocument/2006/relationships/image" Target="media/image101.png"/><Relationship Id="rId176" Type="http://schemas.openxmlformats.org/officeDocument/2006/relationships/image" Target="media/image118.png"/><Relationship Id="rId17" Type="http://schemas.openxmlformats.org/officeDocument/2006/relationships/image" Target="media/image15.png"/><Relationship Id="rId38" Type="http://schemas.openxmlformats.org/officeDocument/2006/relationships/image" Target="media/image320.png"/><Relationship Id="rId59" Type="http://schemas.openxmlformats.org/officeDocument/2006/relationships/image" Target="media/image37.png"/><Relationship Id="rId103" Type="http://schemas.openxmlformats.org/officeDocument/2006/relationships/image" Target="media/image71.png"/><Relationship Id="rId124" Type="http://schemas.openxmlformats.org/officeDocument/2006/relationships/header" Target="header4.xml"/><Relationship Id="rId70" Type="http://schemas.openxmlformats.org/officeDocument/2006/relationships/image" Target="media/image45.png"/><Relationship Id="rId91" Type="http://schemas.openxmlformats.org/officeDocument/2006/relationships/image" Target="media/image64.png"/><Relationship Id="rId145" Type="http://schemas.openxmlformats.org/officeDocument/2006/relationships/image" Target="media/image94.png"/><Relationship Id="rId166" Type="http://schemas.openxmlformats.org/officeDocument/2006/relationships/image" Target="media/image110.png"/><Relationship Id="rId187" Type="http://schemas.openxmlformats.org/officeDocument/2006/relationships/image" Target="media/image125.jpeg"/><Relationship Id="rId1" Type="http://schemas.openxmlformats.org/officeDocument/2006/relationships/customXml" Target="../customXml/item1.xml"/><Relationship Id="rId28" Type="http://schemas.openxmlformats.org/officeDocument/2006/relationships/image" Target="media/image220.png"/><Relationship Id="rId49" Type="http://schemas.openxmlformats.org/officeDocument/2006/relationships/image" Target="media/image31.png"/><Relationship Id="rId114" Type="http://schemas.openxmlformats.org/officeDocument/2006/relationships/image" Target="media/image79.png"/><Relationship Id="rId60" Type="http://schemas.openxmlformats.org/officeDocument/2006/relationships/image" Target="media/image38.png"/><Relationship Id="rId81" Type="http://schemas.microsoft.com/office/2007/relationships/hdphoto" Target="media/hdphoto5.wdp"/><Relationship Id="rId135" Type="http://schemas.openxmlformats.org/officeDocument/2006/relationships/image" Target="media/image89.png"/><Relationship Id="rId156" Type="http://schemas.openxmlformats.org/officeDocument/2006/relationships/hyperlink" Target="http://www.dawliatraining.com/" TargetMode="External"/><Relationship Id="rId177" Type="http://schemas.openxmlformats.org/officeDocument/2006/relationships/image" Target="media/image119.png"/></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9.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D:\&#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21</TotalTime>
  <Pages>47</Pages>
  <Words>3839</Words>
  <Characters>21885</Characters>
  <Application>Microsoft Office Word</Application>
  <DocSecurity>0</DocSecurity>
  <Lines>182</Lines>
  <Paragraphs>51</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25673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Maher Fattouh</dc:creator>
  <cp:keywords/>
  <dc:description/>
  <cp:lastModifiedBy>Dawlia Training</cp:lastModifiedBy>
  <cp:revision>5</cp:revision>
  <cp:lastPrinted>2026-04-18T21:12:00Z</cp:lastPrinted>
  <dcterms:created xsi:type="dcterms:W3CDTF">2026-04-18T21:12:00Z</dcterms:created>
  <dcterms:modified xsi:type="dcterms:W3CDTF">2026-06-07T07:02:00Z</dcterms:modified>
</cp:coreProperties>
</file>